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32179" w14:textId="77777777" w:rsidR="00FE6FA5" w:rsidRPr="005F02D9" w:rsidRDefault="00E86FB8" w:rsidP="00147542">
      <w:pPr>
        <w:pStyle w:val="Golobesedilo"/>
        <w:rPr>
          <w:rFonts w:ascii="Arial" w:hAnsi="Arial" w:cs="Arial"/>
          <w:b/>
          <w:sz w:val="20"/>
          <w:szCs w:val="20"/>
        </w:rPr>
      </w:pPr>
      <w:r w:rsidRPr="005F02D9">
        <w:rPr>
          <w:rFonts w:ascii="Arial" w:hAnsi="Arial" w:cs="Arial"/>
          <w:b/>
          <w:sz w:val="20"/>
          <w:szCs w:val="20"/>
        </w:rPr>
        <w:t>VZOREC</w:t>
      </w:r>
    </w:p>
    <w:p w14:paraId="391AD9EF" w14:textId="7BD5EC1B" w:rsidR="00775827" w:rsidRPr="005F02D9" w:rsidRDefault="00FE6FA5" w:rsidP="005F02D9">
      <w:pPr>
        <w:pStyle w:val="Golobesedilo"/>
        <w:jc w:val="center"/>
        <w:rPr>
          <w:rFonts w:ascii="Arial" w:hAnsi="Arial" w:cs="Arial"/>
          <w:b/>
          <w:sz w:val="20"/>
          <w:szCs w:val="20"/>
        </w:rPr>
      </w:pPr>
      <w:r w:rsidRPr="005F02D9">
        <w:rPr>
          <w:rFonts w:ascii="Arial" w:hAnsi="Arial" w:cs="Arial"/>
          <w:b/>
          <w:sz w:val="20"/>
          <w:szCs w:val="20"/>
        </w:rPr>
        <w:t>POGODBA O IZVEDBI DEL</w:t>
      </w:r>
    </w:p>
    <w:p w14:paraId="415E8EEF" w14:textId="4281BD7B" w:rsidR="00E86FB8" w:rsidRPr="005F02D9" w:rsidRDefault="00E86FB8" w:rsidP="005F02D9">
      <w:pPr>
        <w:jc w:val="center"/>
        <w:rPr>
          <w:rFonts w:ascii="Arial" w:hAnsi="Arial" w:cs="Arial"/>
          <w:b/>
        </w:rPr>
      </w:pPr>
    </w:p>
    <w:p w14:paraId="4B11F52F" w14:textId="22A1C09E" w:rsidR="00E86FB8" w:rsidRPr="005F02D9" w:rsidRDefault="00E86FB8" w:rsidP="005F02D9">
      <w:pPr>
        <w:pStyle w:val="Golobesedilo"/>
        <w:jc w:val="center"/>
        <w:rPr>
          <w:rFonts w:ascii="Arial" w:hAnsi="Arial" w:cs="Arial"/>
          <w:sz w:val="20"/>
          <w:szCs w:val="20"/>
        </w:rPr>
      </w:pPr>
      <w:r w:rsidRPr="005F02D9">
        <w:rPr>
          <w:rFonts w:ascii="Arial" w:hAnsi="Arial" w:cs="Arial"/>
          <w:sz w:val="20"/>
          <w:szCs w:val="20"/>
        </w:rPr>
        <w:t>št. _____/202</w:t>
      </w:r>
      <w:r w:rsidR="00775827" w:rsidRPr="005F02D9">
        <w:rPr>
          <w:rFonts w:ascii="Arial" w:hAnsi="Arial" w:cs="Arial"/>
          <w:sz w:val="20"/>
          <w:szCs w:val="20"/>
        </w:rPr>
        <w:t>6</w:t>
      </w:r>
      <w:r w:rsidRPr="005F02D9">
        <w:rPr>
          <w:rFonts w:ascii="Arial" w:hAnsi="Arial" w:cs="Arial"/>
          <w:sz w:val="20"/>
          <w:szCs w:val="20"/>
        </w:rPr>
        <w:t xml:space="preserve"> (vpiše naročnik naknadno)</w:t>
      </w:r>
    </w:p>
    <w:p w14:paraId="4D4FD0C7" w14:textId="77777777" w:rsidR="00775827" w:rsidRPr="005F02D9" w:rsidRDefault="00775827" w:rsidP="005F02D9">
      <w:pPr>
        <w:pStyle w:val="Golobesedilo"/>
        <w:jc w:val="center"/>
        <w:rPr>
          <w:rFonts w:ascii="Arial" w:hAnsi="Arial" w:cs="Arial"/>
          <w:sz w:val="20"/>
          <w:szCs w:val="20"/>
        </w:rPr>
      </w:pPr>
    </w:p>
    <w:p w14:paraId="7A8CD835" w14:textId="2FB8B95C" w:rsidR="00775827" w:rsidRPr="005F02D9" w:rsidRDefault="00E12B14" w:rsidP="005F02D9">
      <w:pPr>
        <w:pStyle w:val="Golobesedilo"/>
        <w:jc w:val="center"/>
        <w:rPr>
          <w:rFonts w:ascii="Arial" w:hAnsi="Arial" w:cs="Arial"/>
          <w:b/>
          <w:sz w:val="20"/>
          <w:szCs w:val="20"/>
        </w:rPr>
      </w:pPr>
      <w:r w:rsidRPr="005F02D9">
        <w:rPr>
          <w:rFonts w:ascii="Arial" w:hAnsi="Arial" w:cs="Arial"/>
          <w:b/>
          <w:sz w:val="20"/>
          <w:szCs w:val="20"/>
        </w:rPr>
        <w:t>z</w:t>
      </w:r>
      <w:r w:rsidR="001516D6" w:rsidRPr="005F02D9">
        <w:rPr>
          <w:rFonts w:ascii="Arial" w:hAnsi="Arial" w:cs="Arial"/>
          <w:b/>
          <w:sz w:val="20"/>
          <w:szCs w:val="20"/>
        </w:rPr>
        <w:t>a s</w:t>
      </w:r>
      <w:r w:rsidR="00775827" w:rsidRPr="005F02D9">
        <w:rPr>
          <w:rFonts w:ascii="Arial" w:hAnsi="Arial" w:cs="Arial"/>
          <w:b/>
          <w:sz w:val="20"/>
          <w:szCs w:val="20"/>
        </w:rPr>
        <w:t xml:space="preserve">klop </w:t>
      </w:r>
      <w:r w:rsidR="001516D6" w:rsidRPr="005F02D9">
        <w:rPr>
          <w:rFonts w:ascii="Arial" w:hAnsi="Arial" w:cs="Arial"/>
          <w:b/>
          <w:sz w:val="20"/>
          <w:szCs w:val="20"/>
        </w:rPr>
        <w:t>št.___ (</w:t>
      </w:r>
      <w:r w:rsidR="00775827" w:rsidRPr="005F02D9">
        <w:rPr>
          <w:rFonts w:ascii="Arial" w:hAnsi="Arial" w:cs="Arial"/>
          <w:b/>
          <w:sz w:val="20"/>
          <w:szCs w:val="20"/>
        </w:rPr>
        <w:t>1</w:t>
      </w:r>
      <w:r w:rsidR="001516D6" w:rsidRPr="005F02D9">
        <w:rPr>
          <w:rFonts w:ascii="Arial" w:hAnsi="Arial" w:cs="Arial"/>
          <w:b/>
          <w:sz w:val="20"/>
          <w:szCs w:val="20"/>
        </w:rPr>
        <w:t>, 2, 3, 4</w:t>
      </w:r>
      <w:r w:rsidR="00591959" w:rsidRPr="005F02D9">
        <w:rPr>
          <w:rFonts w:ascii="Arial" w:hAnsi="Arial" w:cs="Arial"/>
          <w:b/>
          <w:sz w:val="20"/>
          <w:szCs w:val="20"/>
        </w:rPr>
        <w:t xml:space="preserve"> </w:t>
      </w:r>
      <w:r w:rsidR="001516D6" w:rsidRPr="005F02D9">
        <w:rPr>
          <w:rFonts w:ascii="Arial" w:hAnsi="Arial" w:cs="Arial"/>
          <w:b/>
          <w:sz w:val="20"/>
          <w:szCs w:val="20"/>
        </w:rPr>
        <w:t xml:space="preserve">; naročnik vpiše naknadno) </w:t>
      </w:r>
    </w:p>
    <w:p w14:paraId="7C3B10A1" w14:textId="77777777" w:rsidR="00775827" w:rsidRPr="005F02D9" w:rsidRDefault="00775827" w:rsidP="005F02D9">
      <w:pPr>
        <w:pStyle w:val="Golobesedilo"/>
        <w:rPr>
          <w:rFonts w:ascii="Arial" w:hAnsi="Arial" w:cs="Arial"/>
          <w:color w:val="EE0000"/>
          <w:sz w:val="20"/>
          <w:szCs w:val="20"/>
        </w:rPr>
      </w:pPr>
    </w:p>
    <w:p w14:paraId="5FC80662" w14:textId="77777777" w:rsidR="00BD594D" w:rsidRPr="005F02D9" w:rsidRDefault="00BD594D" w:rsidP="005F02D9">
      <w:pPr>
        <w:pStyle w:val="Golobesedilo"/>
        <w:rPr>
          <w:rFonts w:ascii="Arial" w:hAnsi="Arial" w:cs="Arial"/>
          <w:sz w:val="20"/>
          <w:szCs w:val="20"/>
        </w:rPr>
      </w:pPr>
    </w:p>
    <w:p w14:paraId="68CCD5D3" w14:textId="77777777" w:rsidR="006914E7" w:rsidRPr="005F02D9" w:rsidRDefault="006914E7" w:rsidP="005F02D9">
      <w:pPr>
        <w:rPr>
          <w:rFonts w:ascii="Arial" w:hAnsi="Arial" w:cs="Arial"/>
        </w:rPr>
      </w:pPr>
      <w:r w:rsidRPr="005F02D9">
        <w:rPr>
          <w:rFonts w:ascii="Arial" w:hAnsi="Arial" w:cs="Arial"/>
        </w:rPr>
        <w:t>ki jo dogovorita in skleneta kot sledi:</w:t>
      </w:r>
    </w:p>
    <w:p w14:paraId="1533EC87" w14:textId="77777777" w:rsidR="006914E7" w:rsidRPr="005F02D9" w:rsidRDefault="006914E7" w:rsidP="005F02D9">
      <w:pPr>
        <w:rPr>
          <w:rFonts w:ascii="Arial" w:hAnsi="Arial" w:cs="Arial"/>
          <w:b/>
        </w:rPr>
      </w:pPr>
    </w:p>
    <w:p w14:paraId="0405A79A" w14:textId="29FFC86B" w:rsidR="006914E7" w:rsidRPr="005F02D9" w:rsidRDefault="006914E7" w:rsidP="005F02D9">
      <w:pPr>
        <w:ind w:right="-141"/>
        <w:rPr>
          <w:rFonts w:ascii="Arial" w:hAnsi="Arial" w:cs="Arial"/>
        </w:rPr>
      </w:pPr>
      <w:r w:rsidRPr="005F02D9">
        <w:rPr>
          <w:rFonts w:ascii="Arial" w:hAnsi="Arial" w:cs="Arial"/>
          <w:b/>
        </w:rPr>
        <w:t xml:space="preserve">1) JAVNO PODJETJE KOMUNALA SLOVENJ GRADEC d.o.o., Pameče 177/a, 2380 SLOVENJ GRADEC, </w:t>
      </w:r>
      <w:r w:rsidRPr="005F02D9">
        <w:rPr>
          <w:rFonts w:ascii="Arial" w:hAnsi="Arial" w:cs="Arial"/>
        </w:rPr>
        <w:t>ki</w:t>
      </w:r>
      <w:r w:rsidRPr="005F02D9">
        <w:rPr>
          <w:rFonts w:ascii="Arial" w:hAnsi="Arial" w:cs="Arial"/>
          <w:b/>
        </w:rPr>
        <w:t xml:space="preserve"> </w:t>
      </w:r>
      <w:r w:rsidRPr="005F02D9">
        <w:rPr>
          <w:rFonts w:ascii="Arial" w:hAnsi="Arial" w:cs="Arial"/>
        </w:rPr>
        <w:t>ga</w:t>
      </w:r>
      <w:r w:rsidRPr="005F02D9">
        <w:rPr>
          <w:rFonts w:ascii="Arial" w:hAnsi="Arial" w:cs="Arial"/>
          <w:b/>
        </w:rPr>
        <w:t xml:space="preserve"> </w:t>
      </w:r>
      <w:r w:rsidRPr="005F02D9">
        <w:rPr>
          <w:rFonts w:ascii="Arial" w:hAnsi="Arial" w:cs="Arial"/>
        </w:rPr>
        <w:t xml:space="preserve">zastopa direktor </w:t>
      </w:r>
      <w:r w:rsidR="00C73B7D" w:rsidRPr="005F02D9">
        <w:rPr>
          <w:rFonts w:ascii="Arial" w:hAnsi="Arial" w:cs="Arial"/>
        </w:rPr>
        <w:t>mag. Boris Balant</w:t>
      </w:r>
    </w:p>
    <w:p w14:paraId="67FB6708" w14:textId="77777777" w:rsidR="006914E7" w:rsidRPr="005F02D9" w:rsidRDefault="006914E7" w:rsidP="005F02D9">
      <w:pPr>
        <w:ind w:right="-141"/>
        <w:rPr>
          <w:rFonts w:ascii="Arial" w:hAnsi="Arial" w:cs="Arial"/>
        </w:rPr>
      </w:pPr>
      <w:r w:rsidRPr="005F02D9">
        <w:rPr>
          <w:rFonts w:ascii="Arial" w:hAnsi="Arial" w:cs="Arial"/>
        </w:rPr>
        <w:t>ID za DDV: SI53440978</w:t>
      </w:r>
    </w:p>
    <w:p w14:paraId="419ABE07" w14:textId="5BB25FDB" w:rsidR="00C73B7D" w:rsidRPr="005F02D9" w:rsidRDefault="00C73B7D" w:rsidP="005F02D9">
      <w:pPr>
        <w:ind w:right="-141"/>
        <w:rPr>
          <w:rFonts w:ascii="Arial" w:hAnsi="Arial" w:cs="Arial"/>
        </w:rPr>
      </w:pPr>
      <w:r w:rsidRPr="005F02D9">
        <w:rPr>
          <w:rFonts w:ascii="Arial" w:hAnsi="Arial" w:cs="Arial"/>
        </w:rPr>
        <w:t>Matična št.: 5072107000</w:t>
      </w:r>
    </w:p>
    <w:p w14:paraId="32AC7E91" w14:textId="77777777" w:rsidR="006914E7" w:rsidRPr="005F02D9" w:rsidRDefault="006914E7" w:rsidP="005F02D9">
      <w:pPr>
        <w:ind w:right="567"/>
        <w:rPr>
          <w:rFonts w:ascii="Arial" w:hAnsi="Arial" w:cs="Arial"/>
        </w:rPr>
      </w:pPr>
      <w:r w:rsidRPr="005F02D9">
        <w:rPr>
          <w:rFonts w:ascii="Arial" w:hAnsi="Arial" w:cs="Arial"/>
        </w:rPr>
        <w:t xml:space="preserve">(v nadaljevanju: </w:t>
      </w:r>
      <w:r w:rsidRPr="005F02D9">
        <w:rPr>
          <w:rFonts w:ascii="Arial" w:hAnsi="Arial" w:cs="Arial"/>
          <w:b/>
        </w:rPr>
        <w:t>naročnik</w:t>
      </w:r>
      <w:r w:rsidRPr="005F02D9">
        <w:rPr>
          <w:rFonts w:ascii="Arial" w:hAnsi="Arial" w:cs="Arial"/>
        </w:rPr>
        <w:t>)</w:t>
      </w:r>
    </w:p>
    <w:p w14:paraId="1E80404B" w14:textId="77777777" w:rsidR="006914E7" w:rsidRPr="005F02D9" w:rsidRDefault="006914E7" w:rsidP="005F02D9">
      <w:pPr>
        <w:ind w:right="567"/>
        <w:rPr>
          <w:rFonts w:ascii="Arial" w:hAnsi="Arial" w:cs="Arial"/>
        </w:rPr>
      </w:pPr>
    </w:p>
    <w:p w14:paraId="392F38E4" w14:textId="77777777" w:rsidR="006914E7" w:rsidRPr="005F02D9" w:rsidRDefault="006914E7" w:rsidP="005F02D9">
      <w:pPr>
        <w:ind w:right="567"/>
        <w:rPr>
          <w:rFonts w:ascii="Arial" w:hAnsi="Arial" w:cs="Arial"/>
        </w:rPr>
      </w:pPr>
      <w:r w:rsidRPr="005F02D9">
        <w:rPr>
          <w:rFonts w:ascii="Arial" w:hAnsi="Arial" w:cs="Arial"/>
        </w:rPr>
        <w:t>in</w:t>
      </w:r>
    </w:p>
    <w:p w14:paraId="63A64CC8" w14:textId="77777777" w:rsidR="006914E7" w:rsidRPr="005F02D9" w:rsidRDefault="006914E7" w:rsidP="005F02D9">
      <w:pPr>
        <w:ind w:right="567"/>
        <w:rPr>
          <w:rFonts w:ascii="Arial" w:hAnsi="Arial" w:cs="Arial"/>
        </w:rPr>
      </w:pPr>
    </w:p>
    <w:p w14:paraId="2E6E6EDF" w14:textId="7D6D6A6B" w:rsidR="00E86FB8" w:rsidRPr="005F02D9" w:rsidRDefault="006914E7" w:rsidP="005F02D9">
      <w:pPr>
        <w:ind w:right="-2"/>
        <w:rPr>
          <w:rFonts w:ascii="Arial" w:hAnsi="Arial" w:cs="Arial"/>
          <w:b/>
        </w:rPr>
      </w:pPr>
      <w:r w:rsidRPr="005F02D9">
        <w:rPr>
          <w:rFonts w:ascii="Arial" w:hAnsi="Arial" w:cs="Arial"/>
          <w:b/>
        </w:rPr>
        <w:t xml:space="preserve">2) </w:t>
      </w:r>
      <w:r w:rsidR="00E86FB8" w:rsidRPr="005F02D9">
        <w:rPr>
          <w:rFonts w:ascii="Arial" w:hAnsi="Arial" w:cs="Arial"/>
          <w:b/>
        </w:rPr>
        <w:t>Ponudnik</w:t>
      </w:r>
      <w:r w:rsidR="005B262E" w:rsidRPr="005F02D9">
        <w:rPr>
          <w:rFonts w:ascii="Arial" w:hAnsi="Arial" w:cs="Arial"/>
          <w:b/>
        </w:rPr>
        <w:t xml:space="preserve"> )</w:t>
      </w:r>
      <w:r w:rsidR="00E86FB8" w:rsidRPr="005F02D9">
        <w:rPr>
          <w:rFonts w:ascii="Arial" w:hAnsi="Arial" w:cs="Arial"/>
          <w:b/>
        </w:rPr>
        <w:t xml:space="preserve"> (naziv in sedež), </w:t>
      </w:r>
      <w:r w:rsidR="00E86FB8" w:rsidRPr="005F02D9">
        <w:rPr>
          <w:rFonts w:ascii="Arial" w:hAnsi="Arial" w:cs="Arial"/>
          <w:bCs/>
        </w:rPr>
        <w:t>______________________________</w:t>
      </w:r>
    </w:p>
    <w:p w14:paraId="5DA0342E" w14:textId="77777777" w:rsidR="00E86FB8" w:rsidRPr="005F02D9" w:rsidRDefault="00E86FB8" w:rsidP="005F02D9">
      <w:pPr>
        <w:ind w:right="-2"/>
        <w:rPr>
          <w:rFonts w:ascii="Arial" w:hAnsi="Arial" w:cs="Arial"/>
        </w:rPr>
      </w:pPr>
      <w:r w:rsidRPr="005F02D9">
        <w:rPr>
          <w:rFonts w:ascii="Arial" w:hAnsi="Arial" w:cs="Arial"/>
        </w:rPr>
        <w:t>ki ga zastopa (ime in priimek odgovorne osebe) ____________________________________________</w:t>
      </w:r>
    </w:p>
    <w:p w14:paraId="65FEBA60" w14:textId="77777777" w:rsidR="00E86FB8" w:rsidRPr="005F02D9" w:rsidRDefault="00E86FB8" w:rsidP="005F02D9">
      <w:pPr>
        <w:ind w:right="567"/>
        <w:rPr>
          <w:rFonts w:ascii="Arial" w:hAnsi="Arial" w:cs="Arial"/>
        </w:rPr>
      </w:pPr>
      <w:r w:rsidRPr="005F02D9">
        <w:rPr>
          <w:rFonts w:ascii="Arial" w:hAnsi="Arial" w:cs="Arial"/>
        </w:rPr>
        <w:t>ID za DDV: ______________________</w:t>
      </w:r>
    </w:p>
    <w:p w14:paraId="7840E3C4" w14:textId="77777777" w:rsidR="00E86FB8" w:rsidRPr="005F02D9" w:rsidRDefault="00E86FB8" w:rsidP="005F02D9">
      <w:pPr>
        <w:ind w:right="567"/>
        <w:rPr>
          <w:rFonts w:ascii="Arial" w:hAnsi="Arial" w:cs="Arial"/>
        </w:rPr>
      </w:pPr>
      <w:r w:rsidRPr="005F02D9">
        <w:rPr>
          <w:rFonts w:ascii="Arial" w:hAnsi="Arial" w:cs="Arial"/>
        </w:rPr>
        <w:t>Matična št.: _____________________</w:t>
      </w:r>
    </w:p>
    <w:p w14:paraId="5CD43FCC" w14:textId="6914346E" w:rsidR="00507EF2" w:rsidRPr="005F02D9" w:rsidRDefault="00E86FB8" w:rsidP="005F02D9">
      <w:pPr>
        <w:ind w:right="567"/>
        <w:rPr>
          <w:rFonts w:ascii="Arial" w:hAnsi="Arial" w:cs="Arial"/>
        </w:rPr>
      </w:pPr>
      <w:r w:rsidRPr="005F02D9">
        <w:rPr>
          <w:rFonts w:ascii="Arial" w:hAnsi="Arial" w:cs="Arial"/>
        </w:rPr>
        <w:t xml:space="preserve">(v nadaljevanju: </w:t>
      </w:r>
      <w:r w:rsidR="00AB5D58" w:rsidRPr="005F02D9">
        <w:rPr>
          <w:rFonts w:ascii="Arial" w:hAnsi="Arial" w:cs="Arial"/>
          <w:b/>
        </w:rPr>
        <w:t>izvaja</w:t>
      </w:r>
      <w:bookmarkStart w:id="0" w:name="_Hlk67576439"/>
      <w:bookmarkStart w:id="1" w:name="_Hlk159935477"/>
      <w:r w:rsidR="005B3E4A" w:rsidRPr="005F02D9">
        <w:rPr>
          <w:rFonts w:ascii="Arial" w:hAnsi="Arial" w:cs="Arial"/>
          <w:b/>
        </w:rPr>
        <w:t>lec)</w:t>
      </w:r>
    </w:p>
    <w:p w14:paraId="01CF204D" w14:textId="77777777" w:rsidR="00726921" w:rsidRPr="005F02D9" w:rsidRDefault="00726921" w:rsidP="005F02D9">
      <w:pPr>
        <w:ind w:right="567"/>
        <w:rPr>
          <w:rFonts w:ascii="Arial" w:hAnsi="Arial" w:cs="Arial"/>
          <w:color w:val="EE0000"/>
        </w:rPr>
      </w:pPr>
    </w:p>
    <w:p w14:paraId="63292F8C" w14:textId="77777777" w:rsidR="00507EF2" w:rsidRPr="005F02D9" w:rsidRDefault="00507EF2" w:rsidP="005F02D9">
      <w:pPr>
        <w:rPr>
          <w:rFonts w:ascii="Arial" w:hAnsi="Arial" w:cs="Arial"/>
        </w:rPr>
      </w:pPr>
    </w:p>
    <w:p w14:paraId="731A495A" w14:textId="49DDAE7E" w:rsidR="005B3E4A" w:rsidRPr="005F02D9" w:rsidRDefault="005B3E4A" w:rsidP="005F02D9">
      <w:pPr>
        <w:pStyle w:val="Odstavekseznama"/>
        <w:numPr>
          <w:ilvl w:val="0"/>
          <w:numId w:val="107"/>
        </w:numPr>
        <w:jc w:val="center"/>
        <w:rPr>
          <w:rFonts w:ascii="Arial" w:hAnsi="Arial" w:cs="Arial"/>
          <w:b/>
          <w:bCs/>
        </w:rPr>
      </w:pPr>
      <w:r w:rsidRPr="005F02D9">
        <w:rPr>
          <w:rFonts w:ascii="Arial" w:hAnsi="Arial" w:cs="Arial"/>
          <w:b/>
          <w:bCs/>
        </w:rPr>
        <w:t>č</w:t>
      </w:r>
      <w:r w:rsidR="00517911" w:rsidRPr="005F02D9">
        <w:rPr>
          <w:rFonts w:ascii="Arial" w:hAnsi="Arial" w:cs="Arial"/>
          <w:b/>
          <w:bCs/>
        </w:rPr>
        <w:t>len</w:t>
      </w:r>
    </w:p>
    <w:p w14:paraId="699B1CD5" w14:textId="692BA534" w:rsidR="00517911" w:rsidRPr="005F02D9" w:rsidRDefault="005B3E4A" w:rsidP="005F02D9">
      <w:pPr>
        <w:pStyle w:val="Odstavekseznama"/>
        <w:jc w:val="center"/>
        <w:rPr>
          <w:rFonts w:ascii="Arial" w:hAnsi="Arial" w:cs="Arial"/>
        </w:rPr>
      </w:pPr>
      <w:r w:rsidRPr="005F02D9">
        <w:rPr>
          <w:rFonts w:ascii="Arial" w:hAnsi="Arial" w:cs="Arial"/>
        </w:rPr>
        <w:t>(p</w:t>
      </w:r>
      <w:r w:rsidR="00517911" w:rsidRPr="005F02D9">
        <w:rPr>
          <w:rFonts w:ascii="Arial" w:hAnsi="Arial" w:cs="Arial"/>
        </w:rPr>
        <w:t>ravna podlaga</w:t>
      </w:r>
      <w:r w:rsidR="00091CBC" w:rsidRPr="005F02D9">
        <w:rPr>
          <w:rFonts w:ascii="Arial" w:hAnsi="Arial" w:cs="Arial"/>
        </w:rPr>
        <w:t xml:space="preserve">, </w:t>
      </w:r>
      <w:r w:rsidR="00517911" w:rsidRPr="005F02D9">
        <w:rPr>
          <w:rFonts w:ascii="Arial" w:hAnsi="Arial" w:cs="Arial"/>
        </w:rPr>
        <w:t xml:space="preserve">sestavni deli </w:t>
      </w:r>
      <w:r w:rsidR="00091CBC" w:rsidRPr="005F02D9">
        <w:rPr>
          <w:rFonts w:ascii="Arial" w:hAnsi="Arial" w:cs="Arial"/>
        </w:rPr>
        <w:t>in hierarhija pogodbene dokumentacije</w:t>
      </w:r>
      <w:r w:rsidRPr="005F02D9">
        <w:rPr>
          <w:rFonts w:ascii="Arial" w:hAnsi="Arial" w:cs="Arial"/>
        </w:rPr>
        <w:t>)</w:t>
      </w:r>
    </w:p>
    <w:p w14:paraId="4A7BFF06" w14:textId="77777777" w:rsidR="00726921" w:rsidRPr="005F02D9" w:rsidRDefault="00726921" w:rsidP="005F02D9">
      <w:pPr>
        <w:rPr>
          <w:rFonts w:ascii="Arial" w:hAnsi="Arial" w:cs="Arial"/>
        </w:rPr>
      </w:pPr>
    </w:p>
    <w:p w14:paraId="68383FAD" w14:textId="1110BEFF" w:rsidR="00091CBC" w:rsidRPr="005F02D9" w:rsidRDefault="00091CBC" w:rsidP="005F02D9">
      <w:pPr>
        <w:rPr>
          <w:rFonts w:ascii="Arial" w:hAnsi="Arial" w:cs="Arial"/>
        </w:rPr>
      </w:pPr>
      <w:r w:rsidRPr="005F02D9">
        <w:rPr>
          <w:rFonts w:ascii="Arial" w:hAnsi="Arial" w:cs="Arial"/>
        </w:rPr>
        <w:t>Pogodbeni stranki uvodoma ugotavljata, da se ta izvedbena pogodba (v nadaljevanju: pogodba) sklepa na podlagi postopka oddaje posamičnega naročila, izvedenega v skladu z Okvirnim sporazumom za »VZDRŽEVANJE CEST V MESTNI OBČINI SLOVENJ GRADEC IN OBČINI MISLINJA« za SKLOP (Vstaviti št. in naziv sklopa), št. (Vstaviti št. okvirnega sporazuma) z dne (Vstavi datum sklenitve).</w:t>
      </w:r>
    </w:p>
    <w:p w14:paraId="38971D92" w14:textId="77777777" w:rsidR="00091CBC" w:rsidRPr="005F02D9" w:rsidRDefault="00091CBC" w:rsidP="005F02D9">
      <w:pPr>
        <w:rPr>
          <w:rFonts w:ascii="Arial" w:hAnsi="Arial" w:cs="Arial"/>
        </w:rPr>
      </w:pPr>
    </w:p>
    <w:p w14:paraId="0D94BD8F" w14:textId="77777777" w:rsidR="00091CBC" w:rsidRPr="005F02D9" w:rsidRDefault="00091CBC" w:rsidP="005F02D9">
      <w:pPr>
        <w:rPr>
          <w:rFonts w:ascii="Arial" w:hAnsi="Arial" w:cs="Arial"/>
        </w:rPr>
      </w:pPr>
      <w:r w:rsidRPr="005F02D9">
        <w:rPr>
          <w:rFonts w:ascii="Arial" w:hAnsi="Arial" w:cs="Arial"/>
        </w:rPr>
        <w:t xml:space="preserve">Celotno pogodbeno dokumentacijo, ki predstavlja pravno podlago in sestavni del te pogodbe, sestavljajo naslednji dokumenti: </w:t>
      </w:r>
    </w:p>
    <w:p w14:paraId="6C314AC1" w14:textId="416B13C5" w:rsidR="00091CBC" w:rsidRPr="005F02D9" w:rsidRDefault="00091CBC" w:rsidP="005F02D9">
      <w:pPr>
        <w:pStyle w:val="Odstavekseznama"/>
        <w:numPr>
          <w:ilvl w:val="0"/>
          <w:numId w:val="125"/>
        </w:numPr>
        <w:rPr>
          <w:rFonts w:ascii="Arial" w:hAnsi="Arial" w:cs="Arial"/>
        </w:rPr>
      </w:pPr>
      <w:r w:rsidRPr="005F02D9">
        <w:rPr>
          <w:rFonts w:ascii="Arial" w:hAnsi="Arial" w:cs="Arial"/>
        </w:rPr>
        <w:t>ta pogodba,</w:t>
      </w:r>
    </w:p>
    <w:p w14:paraId="711F8875" w14:textId="77777777" w:rsidR="00091CBC" w:rsidRPr="005F02D9" w:rsidRDefault="00091CBC" w:rsidP="005F02D9">
      <w:pPr>
        <w:pStyle w:val="Odstavekseznama"/>
        <w:numPr>
          <w:ilvl w:val="0"/>
          <w:numId w:val="125"/>
        </w:numPr>
        <w:rPr>
          <w:rFonts w:ascii="Arial" w:hAnsi="Arial" w:cs="Arial"/>
        </w:rPr>
      </w:pPr>
      <w:r w:rsidRPr="005F02D9">
        <w:rPr>
          <w:rFonts w:ascii="Arial" w:hAnsi="Arial" w:cs="Arial"/>
        </w:rPr>
        <w:t xml:space="preserve">Odločitev o oddaji posamičnega naročila, št. (Vstavi št. odločitve) z dne (Vstavi datum), ki je postala pravnomočna dne (Vstavi datum), </w:t>
      </w:r>
    </w:p>
    <w:p w14:paraId="6C274EB4" w14:textId="77777777" w:rsidR="00091CBC" w:rsidRPr="005F02D9" w:rsidRDefault="00091CBC" w:rsidP="005F02D9">
      <w:pPr>
        <w:pStyle w:val="Odstavekseznama"/>
        <w:numPr>
          <w:ilvl w:val="0"/>
          <w:numId w:val="125"/>
        </w:numPr>
        <w:rPr>
          <w:rFonts w:ascii="Arial" w:hAnsi="Arial" w:cs="Arial"/>
        </w:rPr>
      </w:pPr>
      <w:r w:rsidRPr="005F02D9">
        <w:rPr>
          <w:rFonts w:ascii="Arial" w:hAnsi="Arial" w:cs="Arial"/>
        </w:rPr>
        <w:t xml:space="preserve">Ponudba izvajalca, št. (Vstavi št. ponudbe) z dne (Vstavi datum), </w:t>
      </w:r>
    </w:p>
    <w:p w14:paraId="4A6932E4" w14:textId="77777777" w:rsidR="00091CBC" w:rsidRPr="005F02D9" w:rsidRDefault="00091CBC" w:rsidP="005F02D9">
      <w:pPr>
        <w:pStyle w:val="Odstavekseznama"/>
        <w:numPr>
          <w:ilvl w:val="0"/>
          <w:numId w:val="125"/>
        </w:numPr>
        <w:rPr>
          <w:rFonts w:ascii="Arial" w:hAnsi="Arial" w:cs="Arial"/>
        </w:rPr>
      </w:pPr>
      <w:r w:rsidRPr="005F02D9">
        <w:rPr>
          <w:rFonts w:ascii="Arial" w:hAnsi="Arial" w:cs="Arial"/>
        </w:rPr>
        <w:t xml:space="preserve">Povpraševanje naročnika za izvedbo posamičnega naročila, št. (Vstavi št. povpraševanja) z dne (Vstavi datum), </w:t>
      </w:r>
    </w:p>
    <w:p w14:paraId="58AE9ACD" w14:textId="77777777" w:rsidR="00091CBC" w:rsidRPr="005F02D9" w:rsidRDefault="00091CBC" w:rsidP="005F02D9">
      <w:pPr>
        <w:pStyle w:val="Odstavekseznama"/>
        <w:numPr>
          <w:ilvl w:val="0"/>
          <w:numId w:val="125"/>
        </w:numPr>
        <w:rPr>
          <w:rFonts w:ascii="Arial" w:hAnsi="Arial" w:cs="Arial"/>
        </w:rPr>
      </w:pPr>
      <w:r w:rsidRPr="005F02D9">
        <w:rPr>
          <w:rFonts w:ascii="Arial" w:hAnsi="Arial" w:cs="Arial"/>
        </w:rPr>
        <w:t xml:space="preserve">Okvirni sporazum, naveden v prvem odstavku tega člena, </w:t>
      </w:r>
    </w:p>
    <w:p w14:paraId="50EFB47A" w14:textId="6E603822" w:rsidR="00091CBC" w:rsidRPr="005F02D9" w:rsidRDefault="00091CBC" w:rsidP="005F02D9">
      <w:pPr>
        <w:pStyle w:val="Odstavekseznama"/>
        <w:numPr>
          <w:ilvl w:val="0"/>
          <w:numId w:val="125"/>
        </w:numPr>
        <w:rPr>
          <w:rFonts w:ascii="Arial" w:hAnsi="Arial" w:cs="Arial"/>
        </w:rPr>
      </w:pPr>
      <w:r w:rsidRPr="005F02D9">
        <w:rPr>
          <w:rFonts w:ascii="Arial" w:hAnsi="Arial" w:cs="Arial"/>
        </w:rPr>
        <w:t>Dokumentacija v zvezi z oddajo javnega naročila št. (Vstavi št. dokumentacije) z dne (Vstavi datum).</w:t>
      </w:r>
    </w:p>
    <w:p w14:paraId="28C4E5EB" w14:textId="77777777" w:rsidR="00091CBC" w:rsidRPr="005F02D9" w:rsidRDefault="00091CBC" w:rsidP="005F02D9">
      <w:pPr>
        <w:rPr>
          <w:rFonts w:ascii="Arial" w:hAnsi="Arial" w:cs="Arial"/>
        </w:rPr>
      </w:pPr>
    </w:p>
    <w:p w14:paraId="0A5DD786" w14:textId="29DCBE9A" w:rsidR="00726921" w:rsidRPr="005F02D9" w:rsidRDefault="00726921" w:rsidP="005F02D9">
      <w:pPr>
        <w:rPr>
          <w:rFonts w:ascii="Arial" w:hAnsi="Arial" w:cs="Arial"/>
        </w:rPr>
      </w:pPr>
      <w:r w:rsidRPr="005F02D9">
        <w:rPr>
          <w:rFonts w:ascii="Arial" w:hAnsi="Arial" w:cs="Arial"/>
        </w:rPr>
        <w:t>V primeru neskladja med določili posameznih dokumentov iz prejšnjega odstavka velja pravilo hierarhije, po katerem določba dokumenta z nižjo zaporedno številko (višje na seznamu) prevlada nad določbo dokumenta z višjo zaporedno številko (nižje na seznamu).</w:t>
      </w:r>
    </w:p>
    <w:p w14:paraId="73A17C72" w14:textId="77777777" w:rsidR="00726921" w:rsidRPr="005F02D9" w:rsidRDefault="00726921" w:rsidP="005F02D9">
      <w:pPr>
        <w:rPr>
          <w:rFonts w:ascii="Arial" w:hAnsi="Arial" w:cs="Arial"/>
        </w:rPr>
      </w:pPr>
    </w:p>
    <w:p w14:paraId="4D21EE05" w14:textId="711FFFB3" w:rsidR="00726921" w:rsidRPr="005F02D9" w:rsidRDefault="00726921" w:rsidP="005F02D9">
      <w:pPr>
        <w:rPr>
          <w:rFonts w:ascii="Arial" w:hAnsi="Arial" w:cs="Arial"/>
        </w:rPr>
      </w:pPr>
      <w:r w:rsidRPr="005F02D9">
        <w:rPr>
          <w:rFonts w:ascii="Arial" w:hAnsi="Arial" w:cs="Arial"/>
        </w:rPr>
        <w:t>Za vsa vprašanja, pravice in obveznosti, ki niso izrecno in drugače urejene s to pogodbo, se neposredno uporabljajo določila ostalih dokumentov iz drugega odstavka tega člena v skladu z določeno hierarhijo. Za vsa vprašanja, ki niso urejena v nobenem od navedenih pogodbenih dokumentov, se uporabljajo določila Obligacijskega zakonika in drugi veljavni predpisi Republike Slovenije.</w:t>
      </w:r>
    </w:p>
    <w:p w14:paraId="00A8B9C8" w14:textId="77777777" w:rsidR="003B2C1C" w:rsidRPr="005F02D9" w:rsidRDefault="003B2C1C" w:rsidP="005F02D9">
      <w:pPr>
        <w:rPr>
          <w:rFonts w:ascii="Arial" w:hAnsi="Arial" w:cs="Arial"/>
          <w:b/>
          <w:bCs/>
          <w:color w:val="EE0000"/>
        </w:rPr>
      </w:pPr>
    </w:p>
    <w:p w14:paraId="2D17DDFF" w14:textId="1F303C10" w:rsidR="00460EB3"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7C4C01CA" w14:textId="7D11C0A1" w:rsidR="00517911" w:rsidRPr="005F02D9" w:rsidRDefault="00460EB3" w:rsidP="005F02D9">
      <w:pPr>
        <w:pStyle w:val="Odstavekseznama"/>
        <w:jc w:val="center"/>
        <w:rPr>
          <w:rFonts w:ascii="Arial" w:hAnsi="Arial" w:cs="Arial"/>
        </w:rPr>
      </w:pPr>
      <w:r w:rsidRPr="005F02D9">
        <w:rPr>
          <w:rFonts w:ascii="Arial" w:hAnsi="Arial" w:cs="Arial"/>
        </w:rPr>
        <w:t>(p</w:t>
      </w:r>
      <w:r w:rsidR="00517911" w:rsidRPr="005F02D9">
        <w:rPr>
          <w:rFonts w:ascii="Arial" w:hAnsi="Arial" w:cs="Arial"/>
        </w:rPr>
        <w:t>redmet pogodbe</w:t>
      </w:r>
      <w:r w:rsidRPr="005F02D9">
        <w:rPr>
          <w:rFonts w:ascii="Arial" w:hAnsi="Arial" w:cs="Arial"/>
        </w:rPr>
        <w:t>)</w:t>
      </w:r>
    </w:p>
    <w:p w14:paraId="5ABBABB9" w14:textId="77777777" w:rsidR="005B3E4A" w:rsidRPr="005F02D9" w:rsidRDefault="005B3E4A" w:rsidP="005F02D9">
      <w:pPr>
        <w:rPr>
          <w:rFonts w:ascii="Arial" w:hAnsi="Arial" w:cs="Arial"/>
        </w:rPr>
      </w:pPr>
    </w:p>
    <w:p w14:paraId="0AED9EFE" w14:textId="2DD4B0E0" w:rsidR="00517911" w:rsidRPr="005F02D9" w:rsidRDefault="00517911" w:rsidP="005F02D9">
      <w:pPr>
        <w:rPr>
          <w:rFonts w:ascii="Arial" w:hAnsi="Arial" w:cs="Arial"/>
        </w:rPr>
      </w:pPr>
      <w:r w:rsidRPr="005F02D9">
        <w:rPr>
          <w:rFonts w:ascii="Arial" w:hAnsi="Arial" w:cs="Arial"/>
        </w:rPr>
        <w:t xml:space="preserve">Predmet te pogodbe je izvedba storitev </w:t>
      </w:r>
      <w:r w:rsidR="001D6EF9" w:rsidRPr="005F02D9">
        <w:rPr>
          <w:rFonts w:ascii="Arial" w:hAnsi="Arial" w:cs="Arial"/>
        </w:rPr>
        <w:t>(</w:t>
      </w:r>
      <w:r w:rsidRPr="005F02D9">
        <w:rPr>
          <w:rFonts w:ascii="Arial" w:hAnsi="Arial" w:cs="Arial"/>
        </w:rPr>
        <w:t>natančno navesti vrsto del, npr. Ureditev lokalne ceste na odseku XY</w:t>
      </w:r>
      <w:r w:rsidR="001D6EF9" w:rsidRPr="005F02D9">
        <w:rPr>
          <w:rFonts w:ascii="Arial" w:hAnsi="Arial" w:cs="Arial"/>
        </w:rPr>
        <w:t>)</w:t>
      </w:r>
      <w:r w:rsidR="00022D2A" w:rsidRPr="005F02D9">
        <w:rPr>
          <w:rFonts w:ascii="Arial" w:hAnsi="Arial" w:cs="Arial"/>
        </w:rPr>
        <w:t xml:space="preserve"> v sklopu ______ (št. sklopa)</w:t>
      </w:r>
      <w:r w:rsidRPr="005F02D9">
        <w:rPr>
          <w:rFonts w:ascii="Arial" w:hAnsi="Arial" w:cs="Arial"/>
        </w:rPr>
        <w:t xml:space="preserve">, v obsegu in kakovosti, kot je opredeljeno v Povpraševanju </w:t>
      </w:r>
      <w:r w:rsidRPr="005F02D9">
        <w:rPr>
          <w:rFonts w:ascii="Arial" w:hAnsi="Arial" w:cs="Arial"/>
        </w:rPr>
        <w:lastRenderedPageBreak/>
        <w:t xml:space="preserve">naročnika št. </w:t>
      </w:r>
      <w:r w:rsidR="001D6EF9" w:rsidRPr="005F02D9">
        <w:rPr>
          <w:rFonts w:ascii="Arial" w:hAnsi="Arial" w:cs="Arial"/>
        </w:rPr>
        <w:t>(</w:t>
      </w:r>
      <w:r w:rsidRPr="005F02D9">
        <w:rPr>
          <w:rFonts w:ascii="Arial" w:hAnsi="Arial" w:cs="Arial"/>
        </w:rPr>
        <w:t>Vstavi št. povpraševanja</w:t>
      </w:r>
      <w:r w:rsidR="001D6EF9" w:rsidRPr="005F02D9">
        <w:rPr>
          <w:rFonts w:ascii="Arial" w:hAnsi="Arial" w:cs="Arial"/>
        </w:rPr>
        <w:t>)</w:t>
      </w:r>
      <w:r w:rsidRPr="005F02D9">
        <w:rPr>
          <w:rFonts w:ascii="Arial" w:hAnsi="Arial" w:cs="Arial"/>
        </w:rPr>
        <w:t xml:space="preserve"> (tehnične specifikacije in popisi del) in ponudbi izvajalca št. </w:t>
      </w:r>
      <w:r w:rsidR="001D6EF9" w:rsidRPr="005F02D9">
        <w:rPr>
          <w:rFonts w:ascii="Arial" w:hAnsi="Arial" w:cs="Arial"/>
        </w:rPr>
        <w:t>(</w:t>
      </w:r>
      <w:r w:rsidRPr="005F02D9">
        <w:rPr>
          <w:rFonts w:ascii="Arial" w:hAnsi="Arial" w:cs="Arial"/>
        </w:rPr>
        <w:t>Vstavi št. ponudbe</w:t>
      </w:r>
      <w:r w:rsidR="001D6EF9" w:rsidRPr="005F02D9">
        <w:rPr>
          <w:rFonts w:ascii="Arial" w:hAnsi="Arial" w:cs="Arial"/>
        </w:rPr>
        <w:t>)</w:t>
      </w:r>
      <w:r w:rsidRPr="005F02D9">
        <w:rPr>
          <w:rFonts w:ascii="Arial" w:hAnsi="Arial" w:cs="Arial"/>
        </w:rPr>
        <w:t>.</w:t>
      </w:r>
    </w:p>
    <w:p w14:paraId="057E7372" w14:textId="77777777" w:rsidR="001D6EF9" w:rsidRPr="005F02D9" w:rsidRDefault="001D6EF9" w:rsidP="005F02D9">
      <w:pPr>
        <w:rPr>
          <w:rFonts w:ascii="Arial" w:hAnsi="Arial" w:cs="Arial"/>
        </w:rPr>
      </w:pPr>
    </w:p>
    <w:p w14:paraId="58F92C72" w14:textId="77777777" w:rsidR="00517911" w:rsidRPr="005F02D9" w:rsidRDefault="00517911" w:rsidP="005F02D9">
      <w:pPr>
        <w:rPr>
          <w:rFonts w:ascii="Arial" w:hAnsi="Arial" w:cs="Arial"/>
        </w:rPr>
      </w:pPr>
      <w:r w:rsidRPr="005F02D9">
        <w:rPr>
          <w:rFonts w:ascii="Arial" w:hAnsi="Arial" w:cs="Arial"/>
        </w:rPr>
        <w:t>Izvajalec se zavezuje, da bo dela izvedel strokovno, kakovostno in v skladu z vsemi veljavnimi predpisi, standardi ter določili Okvirnega sporazuma.</w:t>
      </w:r>
    </w:p>
    <w:p w14:paraId="60A8EBD6" w14:textId="77777777" w:rsidR="005B3E4A" w:rsidRPr="005F02D9" w:rsidRDefault="005B3E4A" w:rsidP="005F02D9">
      <w:pPr>
        <w:rPr>
          <w:rFonts w:ascii="Arial" w:hAnsi="Arial" w:cs="Arial"/>
          <w:b/>
          <w:bCs/>
        </w:rPr>
      </w:pPr>
    </w:p>
    <w:p w14:paraId="4EA823AD" w14:textId="236D81F6" w:rsidR="00460EB3"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6A2AF7C4" w14:textId="2B7A60AF" w:rsidR="00517911" w:rsidRPr="005F02D9" w:rsidRDefault="00460EB3" w:rsidP="005F02D9">
      <w:pPr>
        <w:pStyle w:val="Odstavekseznama"/>
        <w:jc w:val="center"/>
        <w:rPr>
          <w:rFonts w:ascii="Arial" w:hAnsi="Arial" w:cs="Arial"/>
        </w:rPr>
      </w:pPr>
      <w:r w:rsidRPr="005F02D9">
        <w:rPr>
          <w:rFonts w:ascii="Arial" w:hAnsi="Arial" w:cs="Arial"/>
        </w:rPr>
        <w:t>(p</w:t>
      </w:r>
      <w:r w:rsidR="00517911" w:rsidRPr="005F02D9">
        <w:rPr>
          <w:rFonts w:ascii="Arial" w:hAnsi="Arial" w:cs="Arial"/>
        </w:rPr>
        <w:t>ogodbena vrednost</w:t>
      </w:r>
      <w:r w:rsidR="00C65686" w:rsidRPr="005F02D9">
        <w:rPr>
          <w:rFonts w:ascii="Arial" w:hAnsi="Arial" w:cs="Arial"/>
        </w:rPr>
        <w:t xml:space="preserve"> in cene</w:t>
      </w:r>
      <w:r w:rsidRPr="005F02D9">
        <w:rPr>
          <w:rFonts w:ascii="Arial" w:hAnsi="Arial" w:cs="Arial"/>
        </w:rPr>
        <w:t>)</w:t>
      </w:r>
    </w:p>
    <w:p w14:paraId="51702BB7" w14:textId="77777777" w:rsidR="00C65686" w:rsidRPr="005F02D9" w:rsidRDefault="00C65686" w:rsidP="005F02D9">
      <w:pPr>
        <w:rPr>
          <w:rFonts w:ascii="Arial" w:hAnsi="Arial" w:cs="Arial"/>
        </w:rPr>
      </w:pPr>
    </w:p>
    <w:p w14:paraId="3F3AF068" w14:textId="77777777" w:rsidR="00C65686" w:rsidRPr="005F02D9" w:rsidRDefault="00C65686" w:rsidP="005F02D9">
      <w:pPr>
        <w:rPr>
          <w:rFonts w:ascii="Arial" w:hAnsi="Arial" w:cs="Arial"/>
        </w:rPr>
      </w:pPr>
      <w:r w:rsidRPr="005F02D9">
        <w:rPr>
          <w:rFonts w:ascii="Arial" w:hAnsi="Arial" w:cs="Arial"/>
        </w:rPr>
        <w:t xml:space="preserve">Pogodbena vrednost za izvedbo vseh del po tej pogodbi, določena na podlagi ponudbe izvajalca št. (Vstavi št. ponudbe) z dne (Vstavi datum), znaša: </w:t>
      </w:r>
    </w:p>
    <w:p w14:paraId="640A7AAF" w14:textId="77777777" w:rsidR="00C65686" w:rsidRPr="005F02D9" w:rsidRDefault="00C65686" w:rsidP="005F02D9">
      <w:pPr>
        <w:numPr>
          <w:ilvl w:val="0"/>
          <w:numId w:val="129"/>
        </w:numPr>
        <w:rPr>
          <w:rFonts w:ascii="Arial" w:hAnsi="Arial" w:cs="Arial"/>
        </w:rPr>
      </w:pPr>
      <w:r w:rsidRPr="005F02D9">
        <w:rPr>
          <w:rFonts w:ascii="Arial" w:hAnsi="Arial" w:cs="Arial"/>
        </w:rPr>
        <w:t>Vstavi znesek) EUR brez DDV</w:t>
      </w:r>
    </w:p>
    <w:p w14:paraId="011169FD" w14:textId="77777777" w:rsidR="00C65686" w:rsidRPr="005F02D9" w:rsidRDefault="00C65686" w:rsidP="005F02D9">
      <w:pPr>
        <w:numPr>
          <w:ilvl w:val="0"/>
          <w:numId w:val="129"/>
        </w:numPr>
        <w:rPr>
          <w:rFonts w:ascii="Arial" w:hAnsi="Arial" w:cs="Arial"/>
        </w:rPr>
      </w:pPr>
      <w:r w:rsidRPr="005F02D9">
        <w:rPr>
          <w:rFonts w:ascii="Arial" w:hAnsi="Arial" w:cs="Arial"/>
        </w:rPr>
        <w:t>(Vstavi znesek) EUR DDV (22 %)</w:t>
      </w:r>
    </w:p>
    <w:p w14:paraId="141BBD4B" w14:textId="77777777" w:rsidR="00C65686" w:rsidRPr="005F02D9" w:rsidRDefault="00C65686" w:rsidP="005F02D9">
      <w:pPr>
        <w:numPr>
          <w:ilvl w:val="0"/>
          <w:numId w:val="129"/>
        </w:numPr>
        <w:rPr>
          <w:rFonts w:ascii="Arial" w:hAnsi="Arial" w:cs="Arial"/>
        </w:rPr>
      </w:pPr>
      <w:r w:rsidRPr="005F02D9">
        <w:rPr>
          <w:rFonts w:ascii="Arial" w:hAnsi="Arial" w:cs="Arial"/>
        </w:rPr>
        <w:t>(Vstavi znesek) EUR z DDV</w:t>
      </w:r>
    </w:p>
    <w:p w14:paraId="22B3579C" w14:textId="77777777" w:rsidR="00C65686" w:rsidRPr="005F02D9" w:rsidRDefault="00C65686" w:rsidP="005F02D9">
      <w:pPr>
        <w:rPr>
          <w:rFonts w:ascii="Arial" w:hAnsi="Arial" w:cs="Arial"/>
        </w:rPr>
      </w:pPr>
    </w:p>
    <w:p w14:paraId="25839C8C" w14:textId="1F308036" w:rsidR="00C65686" w:rsidRPr="005F02D9" w:rsidRDefault="00C65686" w:rsidP="005F02D9">
      <w:pPr>
        <w:rPr>
          <w:rFonts w:ascii="Arial" w:hAnsi="Arial" w:cs="Arial"/>
        </w:rPr>
      </w:pPr>
      <w:r w:rsidRPr="005F02D9">
        <w:rPr>
          <w:rFonts w:ascii="Arial" w:hAnsi="Arial" w:cs="Arial"/>
        </w:rPr>
        <w:t>Pogodbena vrednost iz prejšnjega odstavka je fiksna in nespremenljiva za celoten čas trajanja pogodbe. Vključuje vse stroške, dajatve, takse, popuste in odvisne stroške, ki so potrebni za pravočasno, popolno in kakovostno izvedbo pogodbenih del, vključno s stroški dela, materiala, opreme, mehanizacije, transporta, zavarovanj, organizacije gradbišča in vsemi drugimi stroški izvajalca. Izvajalec ni upravičen do povrnitve nobenih dodatnih stroškov ali do povišanja pogodbene vrednosti iz katerega koli razloga.</w:t>
      </w:r>
    </w:p>
    <w:p w14:paraId="2A5A3763" w14:textId="77777777" w:rsidR="00C65686" w:rsidRPr="005F02D9" w:rsidRDefault="00C65686" w:rsidP="005F02D9">
      <w:pPr>
        <w:rPr>
          <w:rFonts w:ascii="Arial" w:hAnsi="Arial" w:cs="Arial"/>
        </w:rPr>
      </w:pPr>
    </w:p>
    <w:p w14:paraId="45196B6B" w14:textId="0583BF9A" w:rsidR="00C65686" w:rsidRPr="005F02D9" w:rsidRDefault="00C65686" w:rsidP="005F02D9">
      <w:pPr>
        <w:rPr>
          <w:rFonts w:ascii="Arial" w:hAnsi="Arial" w:cs="Arial"/>
        </w:rPr>
      </w:pPr>
      <w:r w:rsidRPr="005F02D9">
        <w:rPr>
          <w:rFonts w:ascii="Arial" w:hAnsi="Arial" w:cs="Arial"/>
        </w:rPr>
        <w:t>Cene na enoto za posamezne postavke so določene v ponudbenem predračunu izvajalca, ki je sestavni del te pogodbe. Cene na enoto so fiksne in nespremenljive ves čas trajanja pogodbe.</w:t>
      </w:r>
    </w:p>
    <w:p w14:paraId="46813167" w14:textId="77777777" w:rsidR="00C65686" w:rsidRPr="005F02D9" w:rsidRDefault="00C65686" w:rsidP="005F02D9">
      <w:pPr>
        <w:rPr>
          <w:rFonts w:ascii="Arial" w:hAnsi="Arial" w:cs="Arial"/>
        </w:rPr>
      </w:pPr>
    </w:p>
    <w:p w14:paraId="7B3AC96D" w14:textId="7882A1AC" w:rsidR="00C65686" w:rsidRPr="005F02D9" w:rsidRDefault="00C65686" w:rsidP="005F02D9">
      <w:pPr>
        <w:rPr>
          <w:rFonts w:ascii="Arial" w:hAnsi="Arial" w:cs="Arial"/>
        </w:rPr>
      </w:pPr>
      <w:r w:rsidRPr="005F02D9">
        <w:rPr>
          <w:rFonts w:ascii="Arial" w:hAnsi="Arial" w:cs="Arial"/>
        </w:rPr>
        <w:t>Davek na dodano vrednost (DDV) se obračuna in plača v skladu z veljavno zakonodajo na dan izstavitve računa.</w:t>
      </w:r>
    </w:p>
    <w:p w14:paraId="66C72B8A" w14:textId="77777777" w:rsidR="00C65686" w:rsidRPr="005F02D9" w:rsidRDefault="00C65686" w:rsidP="005F02D9">
      <w:pPr>
        <w:rPr>
          <w:rFonts w:ascii="Arial" w:hAnsi="Arial" w:cs="Arial"/>
        </w:rPr>
      </w:pPr>
    </w:p>
    <w:p w14:paraId="194E4779" w14:textId="4788D103" w:rsidR="00C65686" w:rsidRPr="005F02D9" w:rsidRDefault="00C65686" w:rsidP="005F02D9">
      <w:pPr>
        <w:rPr>
          <w:rFonts w:ascii="Arial" w:hAnsi="Arial" w:cs="Arial"/>
        </w:rPr>
      </w:pPr>
      <w:r w:rsidRPr="005F02D9">
        <w:rPr>
          <w:rFonts w:ascii="Arial" w:hAnsi="Arial" w:cs="Arial"/>
        </w:rPr>
        <w:t>Izvajalec s podpisom te pogodbe potrjuje in jamči, da se je pred oddajo ponudbe seznanil z vsemi pogoji, lokacijo in okoliščinami, ki bi lahko vplivale na izvedbo del in pogodbeno ceno, ter da so vsi ti elementi ustrezno upoštevani v pogodbeni vrednosti.</w:t>
      </w:r>
    </w:p>
    <w:p w14:paraId="216993B8" w14:textId="77777777" w:rsidR="005B3E4A" w:rsidRPr="005F02D9" w:rsidRDefault="005B3E4A" w:rsidP="005F02D9">
      <w:pPr>
        <w:rPr>
          <w:rFonts w:ascii="Arial" w:hAnsi="Arial" w:cs="Arial"/>
          <w:b/>
          <w:bCs/>
        </w:rPr>
      </w:pPr>
    </w:p>
    <w:p w14:paraId="027A23E0" w14:textId="22BF04EB" w:rsidR="00460EB3"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38772B63" w14:textId="244AB00B" w:rsidR="00517911" w:rsidRPr="005F02D9" w:rsidRDefault="00460EB3" w:rsidP="005F02D9">
      <w:pPr>
        <w:pStyle w:val="Odstavekseznama"/>
        <w:jc w:val="center"/>
        <w:rPr>
          <w:rFonts w:ascii="Arial" w:hAnsi="Arial" w:cs="Arial"/>
        </w:rPr>
      </w:pPr>
      <w:r w:rsidRPr="005F02D9">
        <w:rPr>
          <w:rFonts w:ascii="Arial" w:hAnsi="Arial" w:cs="Arial"/>
        </w:rPr>
        <w:t>(r</w:t>
      </w:r>
      <w:r w:rsidR="00517911" w:rsidRPr="005F02D9">
        <w:rPr>
          <w:rFonts w:ascii="Arial" w:hAnsi="Arial" w:cs="Arial"/>
        </w:rPr>
        <w:t>ok izvedbe</w:t>
      </w:r>
      <w:r w:rsidRPr="005F02D9">
        <w:rPr>
          <w:rFonts w:ascii="Arial" w:hAnsi="Arial" w:cs="Arial"/>
        </w:rPr>
        <w:t>)</w:t>
      </w:r>
    </w:p>
    <w:p w14:paraId="524CBDA0" w14:textId="77777777" w:rsidR="005B3E4A" w:rsidRPr="005F02D9" w:rsidRDefault="005B3E4A" w:rsidP="005F02D9">
      <w:pPr>
        <w:rPr>
          <w:rFonts w:ascii="Arial" w:hAnsi="Arial" w:cs="Arial"/>
        </w:rPr>
      </w:pPr>
    </w:p>
    <w:p w14:paraId="4EC856E5" w14:textId="254C9951" w:rsidR="00517911" w:rsidRPr="005F02D9" w:rsidRDefault="00517911" w:rsidP="005F02D9">
      <w:pPr>
        <w:rPr>
          <w:rFonts w:ascii="Arial" w:hAnsi="Arial" w:cs="Arial"/>
        </w:rPr>
      </w:pPr>
      <w:r w:rsidRPr="005F02D9">
        <w:rPr>
          <w:rFonts w:ascii="Arial" w:hAnsi="Arial" w:cs="Arial"/>
        </w:rPr>
        <w:t xml:space="preserve">Izvajalec se zavezuje, da bo dela po tej pogodbi v celoti zaključil v roku </w:t>
      </w:r>
      <w:r w:rsidR="00034E3A" w:rsidRPr="005F02D9">
        <w:rPr>
          <w:rFonts w:ascii="Arial" w:hAnsi="Arial" w:cs="Arial"/>
        </w:rPr>
        <w:t>(</w:t>
      </w:r>
      <w:r w:rsidRPr="005F02D9">
        <w:rPr>
          <w:rFonts w:ascii="Arial" w:hAnsi="Arial" w:cs="Arial"/>
        </w:rPr>
        <w:t>Vstavi število dni/tednov ali konkreten datum</w:t>
      </w:r>
      <w:r w:rsidR="00034E3A" w:rsidRPr="005F02D9">
        <w:rPr>
          <w:rFonts w:ascii="Arial" w:hAnsi="Arial" w:cs="Arial"/>
        </w:rPr>
        <w:t>)</w:t>
      </w:r>
      <w:r w:rsidRPr="005F02D9">
        <w:rPr>
          <w:rFonts w:ascii="Arial" w:hAnsi="Arial" w:cs="Arial"/>
        </w:rPr>
        <w:t xml:space="preserve"> od dneva uvedbe v delo oziroma v skladu z rokom, opredeljenim v ponudbi izvajalca.</w:t>
      </w:r>
    </w:p>
    <w:p w14:paraId="50394D23" w14:textId="77777777" w:rsidR="00B554C4" w:rsidRPr="005F02D9" w:rsidRDefault="00B554C4" w:rsidP="005F02D9">
      <w:pPr>
        <w:rPr>
          <w:rFonts w:ascii="Arial" w:hAnsi="Arial" w:cs="Arial"/>
        </w:rPr>
      </w:pPr>
    </w:p>
    <w:p w14:paraId="5F3AB953" w14:textId="6AE4886E" w:rsidR="00B554C4" w:rsidRPr="005F02D9" w:rsidRDefault="00B554C4" w:rsidP="005F02D9">
      <w:pPr>
        <w:rPr>
          <w:rFonts w:ascii="Arial" w:hAnsi="Arial" w:cs="Arial"/>
        </w:rPr>
      </w:pPr>
      <w:r w:rsidRPr="00E11E91">
        <w:rPr>
          <w:rFonts w:ascii="Arial" w:hAnsi="Arial" w:cs="Arial"/>
        </w:rPr>
        <w:t>Uvedba v delo se opravi z zapisnikom o uvedbi v delo, ki ga podpišeta predstavnika obeh pogodbenih strank. Rok za izvedbo del začne teči z dnem podpisa zapisnika o uvedbi v delo.</w:t>
      </w:r>
    </w:p>
    <w:p w14:paraId="515ADA45" w14:textId="5541E0DA" w:rsidR="005B3E4A" w:rsidRPr="005F02D9" w:rsidRDefault="005B3E4A" w:rsidP="005F02D9">
      <w:pPr>
        <w:rPr>
          <w:rFonts w:ascii="Arial" w:hAnsi="Arial" w:cs="Arial"/>
          <w:b/>
          <w:bCs/>
        </w:rPr>
      </w:pPr>
    </w:p>
    <w:p w14:paraId="7C3CEBAA" w14:textId="4829C0FC" w:rsidR="00C46A25"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5DA38B99" w14:textId="2B670148" w:rsidR="00517911" w:rsidRPr="005F02D9" w:rsidRDefault="00C46A25" w:rsidP="005F02D9">
      <w:pPr>
        <w:pStyle w:val="Odstavekseznama"/>
        <w:jc w:val="center"/>
        <w:rPr>
          <w:rFonts w:ascii="Arial" w:hAnsi="Arial" w:cs="Arial"/>
        </w:rPr>
      </w:pPr>
      <w:r w:rsidRPr="005F02D9">
        <w:rPr>
          <w:rFonts w:ascii="Arial" w:hAnsi="Arial" w:cs="Arial"/>
        </w:rPr>
        <w:t>(</w:t>
      </w:r>
      <w:r w:rsidR="007631EE" w:rsidRPr="005F02D9">
        <w:rPr>
          <w:rFonts w:ascii="Arial" w:hAnsi="Arial" w:cs="Arial"/>
        </w:rPr>
        <w:t>n</w:t>
      </w:r>
      <w:r w:rsidR="00517911" w:rsidRPr="005F02D9">
        <w:rPr>
          <w:rFonts w:ascii="Arial" w:hAnsi="Arial" w:cs="Arial"/>
        </w:rPr>
        <w:t>ačin plačila</w:t>
      </w:r>
      <w:r w:rsidRPr="005F02D9">
        <w:rPr>
          <w:rFonts w:ascii="Arial" w:hAnsi="Arial" w:cs="Arial"/>
        </w:rPr>
        <w:t>)</w:t>
      </w:r>
    </w:p>
    <w:p w14:paraId="7D08EFB1" w14:textId="77777777" w:rsidR="005B3E4A" w:rsidRPr="005F02D9" w:rsidRDefault="005B3E4A" w:rsidP="005F02D9">
      <w:pPr>
        <w:rPr>
          <w:rFonts w:ascii="Arial" w:hAnsi="Arial" w:cs="Arial"/>
        </w:rPr>
      </w:pPr>
    </w:p>
    <w:p w14:paraId="662F4299" w14:textId="13F60FBC" w:rsidR="00517911" w:rsidRPr="005F02D9" w:rsidRDefault="00517911" w:rsidP="005F02D9">
      <w:pPr>
        <w:rPr>
          <w:rFonts w:ascii="Arial" w:hAnsi="Arial" w:cs="Arial"/>
        </w:rPr>
      </w:pPr>
      <w:r w:rsidRPr="005F02D9">
        <w:rPr>
          <w:rFonts w:ascii="Arial" w:hAnsi="Arial" w:cs="Arial"/>
        </w:rPr>
        <w:t xml:space="preserve">Naročnik se zavezuje, da bo nesporni znesek pravilno izstavljenega računa poravnal v roku </w:t>
      </w:r>
      <w:r w:rsidR="003B2C1C" w:rsidRPr="005F02D9">
        <w:rPr>
          <w:rFonts w:ascii="Arial" w:hAnsi="Arial" w:cs="Arial"/>
        </w:rPr>
        <w:t xml:space="preserve">60 </w:t>
      </w:r>
      <w:r w:rsidRPr="005F02D9">
        <w:rPr>
          <w:rFonts w:ascii="Arial" w:hAnsi="Arial" w:cs="Arial"/>
        </w:rPr>
        <w:t>dni od prejema.</w:t>
      </w:r>
    </w:p>
    <w:p w14:paraId="103A096A" w14:textId="77777777" w:rsidR="003B2C1C" w:rsidRPr="005F02D9" w:rsidRDefault="003B2C1C" w:rsidP="005F02D9">
      <w:pPr>
        <w:rPr>
          <w:rFonts w:ascii="Arial" w:hAnsi="Arial" w:cs="Arial"/>
        </w:rPr>
      </w:pPr>
    </w:p>
    <w:p w14:paraId="3E1AD581" w14:textId="77777777" w:rsidR="00517911" w:rsidRDefault="00517911" w:rsidP="005F02D9">
      <w:pPr>
        <w:rPr>
          <w:rFonts w:ascii="Arial" w:hAnsi="Arial" w:cs="Arial"/>
        </w:rPr>
      </w:pPr>
      <w:r w:rsidRPr="005F02D9">
        <w:rPr>
          <w:rFonts w:ascii="Arial" w:hAnsi="Arial" w:cs="Arial"/>
        </w:rPr>
        <w:t>Podlaga za izstavitev računa je s strani naročnika potrjen prevzemni dokument (npr. primopredajni zapisnik, potrjen delovni nalog), ki izkazuje, da so bila dela po tej pogodbi v celoti in ustrezno opravljena.</w:t>
      </w:r>
    </w:p>
    <w:p w14:paraId="6A890A9C" w14:textId="77777777" w:rsidR="005B3E4A" w:rsidRPr="005F02D9" w:rsidRDefault="005B3E4A" w:rsidP="005F02D9">
      <w:pPr>
        <w:jc w:val="center"/>
        <w:rPr>
          <w:rFonts w:ascii="Arial" w:hAnsi="Arial" w:cs="Arial"/>
          <w:b/>
          <w:bCs/>
        </w:rPr>
      </w:pPr>
    </w:p>
    <w:p w14:paraId="3A3C0D98" w14:textId="2CE25DA8" w:rsidR="007631EE"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267D7B40" w14:textId="6FA8F68C" w:rsidR="00517911" w:rsidRPr="005F02D9" w:rsidRDefault="007631EE" w:rsidP="005F02D9">
      <w:pPr>
        <w:pStyle w:val="Odstavekseznama"/>
        <w:jc w:val="center"/>
        <w:rPr>
          <w:rFonts w:ascii="Arial" w:hAnsi="Arial" w:cs="Arial"/>
        </w:rPr>
      </w:pPr>
      <w:r w:rsidRPr="005F02D9">
        <w:rPr>
          <w:rFonts w:ascii="Arial" w:hAnsi="Arial" w:cs="Arial"/>
        </w:rPr>
        <w:t>(p</w:t>
      </w:r>
      <w:r w:rsidR="00517911" w:rsidRPr="005F02D9">
        <w:rPr>
          <w:rFonts w:ascii="Arial" w:hAnsi="Arial" w:cs="Arial"/>
        </w:rPr>
        <w:t>revzem del</w:t>
      </w:r>
      <w:r w:rsidRPr="005F02D9">
        <w:rPr>
          <w:rFonts w:ascii="Arial" w:hAnsi="Arial" w:cs="Arial"/>
        </w:rPr>
        <w:t>)</w:t>
      </w:r>
    </w:p>
    <w:p w14:paraId="6C0861C6" w14:textId="77777777" w:rsidR="00B554C4" w:rsidRPr="005F02D9" w:rsidRDefault="00B554C4" w:rsidP="005F02D9">
      <w:pPr>
        <w:rPr>
          <w:rFonts w:ascii="Arial" w:hAnsi="Arial" w:cs="Arial"/>
        </w:rPr>
      </w:pPr>
    </w:p>
    <w:p w14:paraId="56200402" w14:textId="77777777" w:rsidR="00B554C4" w:rsidRPr="005F02D9" w:rsidRDefault="00B554C4" w:rsidP="005F02D9">
      <w:pPr>
        <w:spacing w:after="200"/>
        <w:rPr>
          <w:rFonts w:ascii="Arial" w:hAnsi="Arial" w:cs="Arial"/>
        </w:rPr>
      </w:pPr>
      <w:r w:rsidRPr="00E11E91">
        <w:rPr>
          <w:rFonts w:ascii="Arial" w:hAnsi="Arial" w:cs="Arial"/>
        </w:rPr>
        <w:t xml:space="preserve">Po zaključku del izvajalec obvesti naročnika o pripravljenosti na prevzem. </w:t>
      </w:r>
    </w:p>
    <w:p w14:paraId="46AA2F24" w14:textId="09DF49D4" w:rsidR="00B554C4" w:rsidRPr="005F02D9" w:rsidRDefault="00B554C4" w:rsidP="005F02D9">
      <w:pPr>
        <w:spacing w:after="200"/>
        <w:rPr>
          <w:rFonts w:ascii="Arial" w:hAnsi="Arial" w:cs="Arial"/>
        </w:rPr>
      </w:pPr>
      <w:r w:rsidRPr="00E11E91">
        <w:rPr>
          <w:rFonts w:ascii="Arial" w:hAnsi="Arial" w:cs="Arial"/>
        </w:rPr>
        <w:t xml:space="preserve">Naročnik je dolžan pristopiti k prevzemu v roku </w:t>
      </w:r>
      <w:r w:rsidRPr="005F02D9">
        <w:rPr>
          <w:rFonts w:ascii="Arial" w:hAnsi="Arial" w:cs="Arial"/>
        </w:rPr>
        <w:t>8</w:t>
      </w:r>
      <w:r w:rsidRPr="00E11E91">
        <w:rPr>
          <w:rFonts w:ascii="Arial" w:hAnsi="Arial" w:cs="Arial"/>
        </w:rPr>
        <w:t xml:space="preserve"> delovnih dni. O prevzemu se sestavi primopredajni zapisnik, v katerega se vpišejo podatki o opravljenih delih, morebitne ugotovljene napake in pomanjkljivosti ter roki za njihovo odpravo. </w:t>
      </w:r>
    </w:p>
    <w:p w14:paraId="0FC213A8" w14:textId="7C08ADDE" w:rsidR="005B3E4A" w:rsidRPr="005F02D9" w:rsidRDefault="00B554C4" w:rsidP="005F02D9">
      <w:pPr>
        <w:spacing w:after="200"/>
        <w:rPr>
          <w:rFonts w:ascii="Arial" w:hAnsi="Arial" w:cs="Arial"/>
        </w:rPr>
      </w:pPr>
      <w:r w:rsidRPr="00E11E91">
        <w:rPr>
          <w:rFonts w:ascii="Arial" w:hAnsi="Arial" w:cs="Arial"/>
        </w:rPr>
        <w:lastRenderedPageBreak/>
        <w:t>Če naročnik pri prevzemu ugotovi nebistvene napake, ki ne ovirajo normalne uporabe, lahko dela prevzame s pridržkom in določi rok za odpravo napak. Če izvajalec napak ne odpravi v dogovorjenem roku, ima naročnik pravico napake odpraviti sam ali preko tretje osebe na stroške izvajalca. Če so napake bistvene, lahko naročnik prevzem zavrne do odprave napak.</w:t>
      </w:r>
    </w:p>
    <w:p w14:paraId="3FE598CF" w14:textId="66240700" w:rsidR="001F3306" w:rsidRPr="005F02D9" w:rsidRDefault="00517911" w:rsidP="005F02D9">
      <w:pPr>
        <w:pStyle w:val="Odstavekseznama"/>
        <w:numPr>
          <w:ilvl w:val="0"/>
          <w:numId w:val="107"/>
        </w:numPr>
        <w:jc w:val="center"/>
        <w:rPr>
          <w:rFonts w:ascii="Arial" w:hAnsi="Arial" w:cs="Arial"/>
          <w:b/>
          <w:bCs/>
        </w:rPr>
      </w:pPr>
      <w:r w:rsidRPr="005F02D9">
        <w:rPr>
          <w:rFonts w:ascii="Arial" w:hAnsi="Arial" w:cs="Arial"/>
          <w:b/>
          <w:bCs/>
        </w:rPr>
        <w:t>člen</w:t>
      </w:r>
    </w:p>
    <w:p w14:paraId="63B7590D" w14:textId="31001DBF" w:rsidR="00517911" w:rsidRPr="005F02D9" w:rsidRDefault="001F3306" w:rsidP="005F02D9">
      <w:pPr>
        <w:pStyle w:val="Odstavekseznama"/>
        <w:jc w:val="center"/>
        <w:rPr>
          <w:rFonts w:ascii="Arial" w:hAnsi="Arial" w:cs="Arial"/>
        </w:rPr>
      </w:pPr>
      <w:r w:rsidRPr="005F02D9">
        <w:rPr>
          <w:rFonts w:ascii="Arial" w:hAnsi="Arial" w:cs="Arial"/>
        </w:rPr>
        <w:t>(S</w:t>
      </w:r>
      <w:r w:rsidR="00517911" w:rsidRPr="005F02D9">
        <w:rPr>
          <w:rFonts w:ascii="Arial" w:hAnsi="Arial" w:cs="Arial"/>
        </w:rPr>
        <w:t>krbnika pogodbe</w:t>
      </w:r>
      <w:r w:rsidRPr="005F02D9">
        <w:rPr>
          <w:rFonts w:ascii="Arial" w:hAnsi="Arial" w:cs="Arial"/>
        </w:rPr>
        <w:t>)</w:t>
      </w:r>
    </w:p>
    <w:p w14:paraId="72945080" w14:textId="77777777" w:rsidR="00090329" w:rsidRPr="005F02D9" w:rsidRDefault="00090329" w:rsidP="005F02D9">
      <w:pPr>
        <w:autoSpaceDE w:val="0"/>
        <w:autoSpaceDN w:val="0"/>
        <w:adjustRightInd w:val="0"/>
        <w:rPr>
          <w:rFonts w:ascii="Arial" w:hAnsi="Arial" w:cs="Arial"/>
        </w:rPr>
      </w:pPr>
    </w:p>
    <w:p w14:paraId="3EE12142" w14:textId="77777777" w:rsidR="00090329" w:rsidRPr="005F02D9" w:rsidRDefault="00090329" w:rsidP="005F02D9">
      <w:pPr>
        <w:rPr>
          <w:rFonts w:ascii="Arial" w:hAnsi="Arial" w:cs="Arial"/>
        </w:rPr>
      </w:pPr>
      <w:bookmarkStart w:id="2" w:name="_Hlk67575049"/>
      <w:r w:rsidRPr="005F02D9">
        <w:rPr>
          <w:rFonts w:ascii="Arial" w:hAnsi="Arial" w:cs="Arial"/>
          <w:b/>
        </w:rPr>
        <w:t>Predstavnik oz. pooblaščena oseba</w:t>
      </w:r>
      <w:r w:rsidRPr="005F02D9">
        <w:rPr>
          <w:rFonts w:ascii="Arial" w:hAnsi="Arial" w:cs="Arial"/>
        </w:rPr>
        <w:t xml:space="preserve"> na strani </w:t>
      </w:r>
      <w:r w:rsidRPr="005F02D9">
        <w:rPr>
          <w:rFonts w:ascii="Arial" w:hAnsi="Arial" w:cs="Arial"/>
          <w:b/>
        </w:rPr>
        <w:t>naročnika</w:t>
      </w:r>
      <w:r w:rsidRPr="005F02D9">
        <w:rPr>
          <w:rFonts w:ascii="Arial" w:hAnsi="Arial" w:cs="Arial"/>
        </w:rPr>
        <w:t xml:space="preserve"> je:</w:t>
      </w:r>
    </w:p>
    <w:p w14:paraId="5DC5A409" w14:textId="77777777" w:rsidR="00090329" w:rsidRPr="005F02D9" w:rsidRDefault="00090329" w:rsidP="005F02D9">
      <w:pPr>
        <w:rPr>
          <w:rFonts w:ascii="Arial" w:hAnsi="Arial" w:cs="Arial"/>
        </w:rPr>
      </w:pPr>
      <w:r w:rsidRPr="005F02D9">
        <w:rPr>
          <w:rFonts w:ascii="Arial" w:hAnsi="Arial" w:cs="Arial"/>
        </w:rPr>
        <w:t>Ime in priimek: _______________________</w:t>
      </w:r>
    </w:p>
    <w:p w14:paraId="0232DCEB" w14:textId="77777777" w:rsidR="00090329" w:rsidRPr="005F02D9" w:rsidRDefault="00090329" w:rsidP="005F02D9">
      <w:pPr>
        <w:rPr>
          <w:rFonts w:ascii="Arial" w:hAnsi="Arial" w:cs="Arial"/>
        </w:rPr>
      </w:pPr>
      <w:r w:rsidRPr="005F02D9">
        <w:rPr>
          <w:rFonts w:ascii="Arial" w:hAnsi="Arial" w:cs="Arial"/>
        </w:rPr>
        <w:t>Tel. št.: _____________________________</w:t>
      </w:r>
    </w:p>
    <w:p w14:paraId="7451C935" w14:textId="77777777" w:rsidR="00090329" w:rsidRPr="005F02D9" w:rsidRDefault="00090329" w:rsidP="005F02D9">
      <w:pPr>
        <w:rPr>
          <w:rFonts w:ascii="Arial" w:hAnsi="Arial" w:cs="Arial"/>
        </w:rPr>
      </w:pPr>
      <w:r w:rsidRPr="005F02D9">
        <w:rPr>
          <w:rFonts w:ascii="Arial" w:hAnsi="Arial" w:cs="Arial"/>
        </w:rPr>
        <w:t>E-pošta:_____________________________</w:t>
      </w:r>
    </w:p>
    <w:p w14:paraId="00A0EC0C" w14:textId="77777777" w:rsidR="00090329" w:rsidRPr="005F02D9" w:rsidRDefault="00090329" w:rsidP="005F02D9">
      <w:pPr>
        <w:rPr>
          <w:rFonts w:ascii="Arial" w:hAnsi="Arial" w:cs="Arial"/>
          <w:b/>
        </w:rPr>
      </w:pPr>
    </w:p>
    <w:p w14:paraId="388C413B" w14:textId="3521713D" w:rsidR="00090329" w:rsidRPr="005F02D9" w:rsidRDefault="00090329" w:rsidP="005F02D9">
      <w:pPr>
        <w:rPr>
          <w:rFonts w:ascii="Arial" w:hAnsi="Arial" w:cs="Arial"/>
        </w:rPr>
      </w:pPr>
      <w:r w:rsidRPr="005F02D9">
        <w:rPr>
          <w:rFonts w:ascii="Arial" w:hAnsi="Arial" w:cs="Arial"/>
          <w:b/>
        </w:rPr>
        <w:t>Predstavnik oz. pooblaščena oseba</w:t>
      </w:r>
      <w:r w:rsidRPr="005F02D9">
        <w:rPr>
          <w:rFonts w:ascii="Arial" w:hAnsi="Arial" w:cs="Arial"/>
        </w:rPr>
        <w:t xml:space="preserve"> na strani </w:t>
      </w:r>
      <w:r w:rsidRPr="005F02D9">
        <w:rPr>
          <w:rFonts w:ascii="Arial" w:hAnsi="Arial" w:cs="Arial"/>
          <w:b/>
        </w:rPr>
        <w:t>ponudnika</w:t>
      </w:r>
      <w:r w:rsidRPr="005F02D9">
        <w:rPr>
          <w:rFonts w:ascii="Arial" w:hAnsi="Arial" w:cs="Arial"/>
        </w:rPr>
        <w:t xml:space="preserve"> (izvajalec) je:</w:t>
      </w:r>
    </w:p>
    <w:p w14:paraId="77AF491A" w14:textId="77777777" w:rsidR="00090329" w:rsidRPr="005F02D9" w:rsidRDefault="00090329" w:rsidP="005F02D9">
      <w:pPr>
        <w:rPr>
          <w:rFonts w:ascii="Arial" w:hAnsi="Arial" w:cs="Arial"/>
        </w:rPr>
      </w:pPr>
      <w:r w:rsidRPr="005F02D9">
        <w:rPr>
          <w:rFonts w:ascii="Arial" w:hAnsi="Arial" w:cs="Arial"/>
        </w:rPr>
        <w:t>Ime in priimek: __________________________</w:t>
      </w:r>
    </w:p>
    <w:p w14:paraId="1A94597E" w14:textId="77777777" w:rsidR="00090329" w:rsidRPr="005F02D9" w:rsidRDefault="00090329" w:rsidP="005F02D9">
      <w:pPr>
        <w:rPr>
          <w:rFonts w:ascii="Arial" w:hAnsi="Arial" w:cs="Arial"/>
        </w:rPr>
      </w:pPr>
      <w:r w:rsidRPr="005F02D9">
        <w:rPr>
          <w:rFonts w:ascii="Arial" w:hAnsi="Arial" w:cs="Arial"/>
        </w:rPr>
        <w:t>Tel. št.: _______________________________</w:t>
      </w:r>
    </w:p>
    <w:p w14:paraId="4839F1BE" w14:textId="77777777" w:rsidR="00090329" w:rsidRPr="005F02D9" w:rsidRDefault="00090329" w:rsidP="005F02D9">
      <w:pPr>
        <w:rPr>
          <w:rFonts w:ascii="Arial" w:hAnsi="Arial" w:cs="Arial"/>
        </w:rPr>
      </w:pPr>
      <w:r w:rsidRPr="005F02D9">
        <w:rPr>
          <w:rFonts w:ascii="Arial" w:hAnsi="Arial" w:cs="Arial"/>
        </w:rPr>
        <w:t>E-pošta:_______________________________</w:t>
      </w:r>
    </w:p>
    <w:p w14:paraId="71FBDDFD" w14:textId="77777777" w:rsidR="00090329" w:rsidRPr="005F02D9" w:rsidRDefault="00090329" w:rsidP="005F02D9">
      <w:pPr>
        <w:rPr>
          <w:rFonts w:ascii="Arial" w:hAnsi="Arial" w:cs="Arial"/>
        </w:rPr>
      </w:pPr>
    </w:p>
    <w:p w14:paraId="66801630" w14:textId="77777777" w:rsidR="00090329" w:rsidRPr="005F02D9" w:rsidRDefault="00090329" w:rsidP="005F02D9">
      <w:pPr>
        <w:rPr>
          <w:rFonts w:ascii="Arial" w:hAnsi="Arial" w:cs="Arial"/>
        </w:rPr>
      </w:pPr>
      <w:r w:rsidRPr="005F02D9">
        <w:rPr>
          <w:rFonts w:ascii="Arial" w:hAnsi="Arial" w:cs="Arial"/>
        </w:rPr>
        <w:t>Pogodbeni stranki sta dolžni obvestiti nasprotno stranko o zamenjavi predstavnikov v roku treh (3) delovnih dni po zamenjavi.</w:t>
      </w:r>
    </w:p>
    <w:p w14:paraId="28521F1E" w14:textId="77777777" w:rsidR="006C0D1F" w:rsidRPr="005F02D9" w:rsidRDefault="006C0D1F" w:rsidP="005F02D9">
      <w:pPr>
        <w:rPr>
          <w:rFonts w:ascii="Arial" w:hAnsi="Arial" w:cs="Arial"/>
        </w:rPr>
      </w:pPr>
    </w:p>
    <w:p w14:paraId="6A263E65" w14:textId="58349FC0" w:rsidR="006C0D1F" w:rsidRPr="005F02D9" w:rsidRDefault="006C0D1F" w:rsidP="005F02D9">
      <w:pPr>
        <w:rPr>
          <w:rFonts w:ascii="Arial" w:hAnsi="Arial" w:cs="Arial"/>
        </w:rPr>
      </w:pPr>
      <w:r w:rsidRPr="00E11E91">
        <w:rPr>
          <w:rFonts w:ascii="Arial" w:hAnsi="Arial" w:cs="Arial"/>
        </w:rPr>
        <w:t>Vsa pravno zavezujoča sporočila, zahteve, spremembe in dopolnitve v zvezi s to pogodbo morajo biti posredovana v pisni obliki po pošti ali na zgoraj navedena elektronska naslova. Za tekočo operativno komunikacijo se lahko uporabljajo tudi druga sredstva, vendar dogovori, doseženi na ta način, postanejo zavezujoči šele s pisno potrditvijo obeh strank.</w:t>
      </w:r>
    </w:p>
    <w:p w14:paraId="70B95EC9" w14:textId="77777777" w:rsidR="00090329" w:rsidRPr="005F02D9" w:rsidRDefault="00090329" w:rsidP="005F02D9">
      <w:pPr>
        <w:rPr>
          <w:rFonts w:ascii="Arial" w:hAnsi="Arial" w:cs="Arial"/>
          <w:lang w:val="de-AT"/>
        </w:rPr>
      </w:pPr>
    </w:p>
    <w:bookmarkEnd w:id="2"/>
    <w:p w14:paraId="12764826" w14:textId="1B4CB6CF" w:rsidR="00090329" w:rsidRPr="005F02D9" w:rsidRDefault="00090329" w:rsidP="005F02D9">
      <w:pPr>
        <w:rPr>
          <w:rFonts w:ascii="Arial" w:hAnsi="Arial" w:cs="Arial"/>
          <w:lang w:val="de-AT"/>
        </w:rPr>
      </w:pPr>
      <w:r w:rsidRPr="005F02D9">
        <w:rPr>
          <w:rFonts w:ascii="Arial" w:hAnsi="Arial" w:cs="Arial"/>
        </w:rPr>
        <w:t xml:space="preserve">Pogodbeni stranki se zavezujeta, da bosta osebne podatke obdelovali v skladu z veljavno zakonodajo, ki ureja varstvo osebnih podatkov </w:t>
      </w:r>
      <w:r w:rsidRPr="005F02D9">
        <w:rPr>
          <w:rFonts w:ascii="Arial" w:hAnsi="Arial" w:cs="Arial"/>
          <w:lang w:val="de-AT"/>
        </w:rPr>
        <w:t xml:space="preserve"> in </w:t>
      </w:r>
      <w:proofErr w:type="spellStart"/>
      <w:r w:rsidRPr="005F02D9">
        <w:rPr>
          <w:rFonts w:ascii="Arial" w:hAnsi="Arial" w:cs="Arial"/>
          <w:lang w:val="de-AT"/>
        </w:rPr>
        <w:t>osebnih</w:t>
      </w:r>
      <w:proofErr w:type="spellEnd"/>
      <w:r w:rsidRPr="005F02D9">
        <w:rPr>
          <w:rFonts w:ascii="Arial" w:hAnsi="Arial" w:cs="Arial"/>
          <w:lang w:val="de-AT"/>
        </w:rPr>
        <w:t xml:space="preserve"> </w:t>
      </w:r>
      <w:proofErr w:type="spellStart"/>
      <w:r w:rsidRPr="005F02D9">
        <w:rPr>
          <w:rFonts w:ascii="Arial" w:hAnsi="Arial" w:cs="Arial"/>
          <w:lang w:val="de-AT"/>
        </w:rPr>
        <w:t>podatkov</w:t>
      </w:r>
      <w:proofErr w:type="spellEnd"/>
      <w:r w:rsidRPr="005F02D9">
        <w:rPr>
          <w:rFonts w:ascii="Arial" w:hAnsi="Arial" w:cs="Arial"/>
          <w:lang w:val="de-AT"/>
        </w:rPr>
        <w:t xml:space="preserve"> ne </w:t>
      </w:r>
      <w:proofErr w:type="spellStart"/>
      <w:r w:rsidRPr="005F02D9">
        <w:rPr>
          <w:rFonts w:ascii="Arial" w:hAnsi="Arial" w:cs="Arial"/>
          <w:lang w:val="de-AT"/>
        </w:rPr>
        <w:t>bosta</w:t>
      </w:r>
      <w:proofErr w:type="spellEnd"/>
      <w:r w:rsidRPr="005F02D9">
        <w:rPr>
          <w:rFonts w:ascii="Arial" w:hAnsi="Arial" w:cs="Arial"/>
          <w:lang w:val="de-AT"/>
        </w:rPr>
        <w:t xml:space="preserve"> </w:t>
      </w:r>
      <w:proofErr w:type="spellStart"/>
      <w:r w:rsidRPr="005F02D9">
        <w:rPr>
          <w:rFonts w:ascii="Arial" w:hAnsi="Arial" w:cs="Arial"/>
          <w:lang w:val="de-AT"/>
        </w:rPr>
        <w:t>uporabili</w:t>
      </w:r>
      <w:proofErr w:type="spellEnd"/>
      <w:r w:rsidRPr="005F02D9">
        <w:rPr>
          <w:rFonts w:ascii="Arial" w:hAnsi="Arial" w:cs="Arial"/>
          <w:lang w:val="de-AT"/>
        </w:rPr>
        <w:t xml:space="preserve"> za </w:t>
      </w:r>
      <w:proofErr w:type="spellStart"/>
      <w:r w:rsidRPr="005F02D9">
        <w:rPr>
          <w:rFonts w:ascii="Arial" w:hAnsi="Arial" w:cs="Arial"/>
          <w:lang w:val="de-AT"/>
        </w:rPr>
        <w:t>drugačen</w:t>
      </w:r>
      <w:proofErr w:type="spellEnd"/>
      <w:r w:rsidRPr="005F02D9">
        <w:rPr>
          <w:rFonts w:ascii="Arial" w:hAnsi="Arial" w:cs="Arial"/>
          <w:lang w:val="de-AT"/>
        </w:rPr>
        <w:t xml:space="preserve"> </w:t>
      </w:r>
      <w:proofErr w:type="spellStart"/>
      <w:r w:rsidRPr="005F02D9">
        <w:rPr>
          <w:rFonts w:ascii="Arial" w:hAnsi="Arial" w:cs="Arial"/>
          <w:lang w:val="de-AT"/>
        </w:rPr>
        <w:t>namen</w:t>
      </w:r>
      <w:proofErr w:type="spellEnd"/>
      <w:r w:rsidRPr="005F02D9">
        <w:rPr>
          <w:rFonts w:ascii="Arial" w:hAnsi="Arial" w:cs="Arial"/>
          <w:lang w:val="de-AT"/>
        </w:rPr>
        <w:t xml:space="preserve">, </w:t>
      </w:r>
      <w:proofErr w:type="spellStart"/>
      <w:r w:rsidRPr="005F02D9">
        <w:rPr>
          <w:rFonts w:ascii="Arial" w:hAnsi="Arial" w:cs="Arial"/>
          <w:lang w:val="de-AT"/>
        </w:rPr>
        <w:t>kot</w:t>
      </w:r>
      <w:proofErr w:type="spellEnd"/>
      <w:r w:rsidRPr="005F02D9">
        <w:rPr>
          <w:rFonts w:ascii="Arial" w:hAnsi="Arial" w:cs="Arial"/>
          <w:lang w:val="de-AT"/>
        </w:rPr>
        <w:t xml:space="preserve"> </w:t>
      </w:r>
      <w:proofErr w:type="spellStart"/>
      <w:r w:rsidRPr="005F02D9">
        <w:rPr>
          <w:rFonts w:ascii="Arial" w:hAnsi="Arial" w:cs="Arial"/>
          <w:lang w:val="de-AT"/>
        </w:rPr>
        <w:t>izhaja</w:t>
      </w:r>
      <w:proofErr w:type="spellEnd"/>
      <w:r w:rsidRPr="005F02D9">
        <w:rPr>
          <w:rFonts w:ascii="Arial" w:hAnsi="Arial" w:cs="Arial"/>
          <w:lang w:val="de-AT"/>
        </w:rPr>
        <w:t xml:space="preserve"> </w:t>
      </w:r>
      <w:proofErr w:type="spellStart"/>
      <w:r w:rsidRPr="005F02D9">
        <w:rPr>
          <w:rFonts w:ascii="Arial" w:hAnsi="Arial" w:cs="Arial"/>
          <w:lang w:val="de-AT"/>
        </w:rPr>
        <w:t>iz</w:t>
      </w:r>
      <w:proofErr w:type="spellEnd"/>
      <w:r w:rsidRPr="005F02D9">
        <w:rPr>
          <w:rFonts w:ascii="Arial" w:hAnsi="Arial" w:cs="Arial"/>
          <w:lang w:val="de-AT"/>
        </w:rPr>
        <w:t xml:space="preserve"> </w:t>
      </w:r>
      <w:proofErr w:type="spellStart"/>
      <w:r w:rsidR="0012637A" w:rsidRPr="005F02D9">
        <w:rPr>
          <w:rFonts w:ascii="Arial" w:hAnsi="Arial" w:cs="Arial"/>
          <w:lang w:val="de-AT"/>
        </w:rPr>
        <w:t>te</w:t>
      </w:r>
      <w:proofErr w:type="spellEnd"/>
      <w:r w:rsidR="0012637A" w:rsidRPr="005F02D9">
        <w:rPr>
          <w:rFonts w:ascii="Arial" w:hAnsi="Arial" w:cs="Arial"/>
          <w:lang w:val="de-AT"/>
        </w:rPr>
        <w:t xml:space="preserve"> </w:t>
      </w:r>
      <w:proofErr w:type="spellStart"/>
      <w:r w:rsidR="0012637A" w:rsidRPr="005F02D9">
        <w:rPr>
          <w:rFonts w:ascii="Arial" w:hAnsi="Arial" w:cs="Arial"/>
          <w:lang w:val="de-AT"/>
        </w:rPr>
        <w:t>pogodbe</w:t>
      </w:r>
      <w:proofErr w:type="spellEnd"/>
      <w:r w:rsidR="0012637A" w:rsidRPr="005F02D9">
        <w:rPr>
          <w:rFonts w:ascii="Arial" w:hAnsi="Arial" w:cs="Arial"/>
          <w:lang w:val="de-AT"/>
        </w:rPr>
        <w:t>.</w:t>
      </w:r>
    </w:p>
    <w:p w14:paraId="32C9BD20" w14:textId="77777777" w:rsidR="00033CD7" w:rsidRPr="005F02D9" w:rsidRDefault="00033CD7" w:rsidP="005F02D9">
      <w:pPr>
        <w:rPr>
          <w:rFonts w:ascii="Arial" w:hAnsi="Arial" w:cs="Arial"/>
          <w:color w:val="EE0000"/>
        </w:rPr>
      </w:pPr>
    </w:p>
    <w:p w14:paraId="09A9B807" w14:textId="77777777" w:rsidR="00033CD7" w:rsidRPr="005F02D9" w:rsidRDefault="00033CD7" w:rsidP="005F02D9">
      <w:pPr>
        <w:tabs>
          <w:tab w:val="left" w:pos="8505"/>
        </w:tabs>
        <w:ind w:right="567"/>
        <w:rPr>
          <w:rFonts w:ascii="Arial" w:hAnsi="Arial" w:cs="Arial"/>
          <w:b/>
          <w:bCs/>
        </w:rPr>
      </w:pPr>
      <w:r w:rsidRPr="005F02D9">
        <w:rPr>
          <w:rFonts w:ascii="Arial" w:hAnsi="Arial" w:cs="Arial"/>
          <w:b/>
          <w:bCs/>
        </w:rPr>
        <w:t>FINANČNO ZAVAROVANJE ZA DOBRO IZVEDBO POGODBENIH OBVEZNOSTI</w:t>
      </w:r>
    </w:p>
    <w:p w14:paraId="4F05ABB9" w14:textId="24E9F872" w:rsidR="00033CD7" w:rsidRPr="005F02D9" w:rsidRDefault="00033CD7" w:rsidP="005F02D9">
      <w:pPr>
        <w:pStyle w:val="Odstavekseznama"/>
        <w:numPr>
          <w:ilvl w:val="0"/>
          <w:numId w:val="107"/>
        </w:numPr>
        <w:ind w:right="567"/>
        <w:jc w:val="center"/>
        <w:rPr>
          <w:rFonts w:ascii="Arial" w:hAnsi="Arial" w:cs="Arial"/>
          <w:b/>
          <w:bCs/>
        </w:rPr>
      </w:pPr>
      <w:r w:rsidRPr="005F02D9">
        <w:rPr>
          <w:rFonts w:ascii="Arial" w:hAnsi="Arial" w:cs="Arial"/>
          <w:b/>
          <w:bCs/>
        </w:rPr>
        <w:t>člen</w:t>
      </w:r>
    </w:p>
    <w:p w14:paraId="113F3641" w14:textId="77777777" w:rsidR="00033CD7" w:rsidRPr="005F02D9" w:rsidRDefault="00033CD7" w:rsidP="005F02D9">
      <w:pPr>
        <w:ind w:right="567"/>
        <w:rPr>
          <w:rFonts w:ascii="Arial" w:hAnsi="Arial" w:cs="Arial"/>
          <w:color w:val="EE0000"/>
        </w:rPr>
      </w:pPr>
    </w:p>
    <w:p w14:paraId="714074D6" w14:textId="3C31A51D" w:rsidR="00033CD7" w:rsidRPr="005F02D9" w:rsidRDefault="00033CD7" w:rsidP="005F02D9">
      <w:pPr>
        <w:rPr>
          <w:rFonts w:ascii="Arial" w:hAnsi="Arial" w:cs="Arial"/>
        </w:rPr>
      </w:pPr>
      <w:r w:rsidRPr="005F02D9">
        <w:rPr>
          <w:rFonts w:ascii="Arial" w:hAnsi="Arial" w:cs="Arial"/>
        </w:rPr>
        <w:t xml:space="preserve">Izvajalec se zavezuje, da bo za zavarovanje dobre, pravočasne in kvalitetne izvedbe vseh svojih obveznosti po </w:t>
      </w:r>
      <w:r w:rsidR="00CB51EE" w:rsidRPr="005F02D9">
        <w:rPr>
          <w:rFonts w:ascii="Arial" w:hAnsi="Arial" w:cs="Arial"/>
        </w:rPr>
        <w:t xml:space="preserve">okvirnemu sporazumu in </w:t>
      </w:r>
      <w:r w:rsidR="00E83B8C" w:rsidRPr="005F02D9">
        <w:rPr>
          <w:rFonts w:ascii="Arial" w:hAnsi="Arial" w:cs="Arial"/>
        </w:rPr>
        <w:t xml:space="preserve">po tej </w:t>
      </w:r>
      <w:r w:rsidR="00CB51EE" w:rsidRPr="005F02D9">
        <w:rPr>
          <w:rFonts w:ascii="Arial" w:hAnsi="Arial" w:cs="Arial"/>
        </w:rPr>
        <w:t>izvedbeni pogodbi</w:t>
      </w:r>
      <w:r w:rsidRPr="005F02D9">
        <w:rPr>
          <w:rFonts w:ascii="Arial" w:hAnsi="Arial" w:cs="Arial"/>
        </w:rPr>
        <w:t>, najkasneje v roku 8 (osmih) dni od dneva sklenitve te pogodbe, naročniku izročil finančno zavarovanje v obliki dveh (2) bianco menic.</w:t>
      </w:r>
    </w:p>
    <w:p w14:paraId="57C15E06" w14:textId="77777777" w:rsidR="00CB51EE" w:rsidRPr="005F02D9" w:rsidRDefault="00CB51EE" w:rsidP="005F02D9">
      <w:pPr>
        <w:rPr>
          <w:rFonts w:ascii="Arial" w:hAnsi="Arial" w:cs="Arial"/>
        </w:rPr>
      </w:pPr>
    </w:p>
    <w:p w14:paraId="477CC031" w14:textId="77777777" w:rsidR="00CB51EE" w:rsidRPr="005F02D9" w:rsidRDefault="00033CD7" w:rsidP="005F02D9">
      <w:pPr>
        <w:rPr>
          <w:rFonts w:ascii="Arial" w:hAnsi="Arial" w:cs="Arial"/>
        </w:rPr>
      </w:pPr>
      <w:r w:rsidRPr="005F02D9">
        <w:rPr>
          <w:rFonts w:ascii="Arial" w:hAnsi="Arial" w:cs="Arial"/>
        </w:rPr>
        <w:t xml:space="preserve">Vsebina finančnega zavarovanja Finančno zavarovanje mora vsebovati: </w:t>
      </w:r>
    </w:p>
    <w:p w14:paraId="2CA66642" w14:textId="2D30C45B" w:rsidR="00CB51EE" w:rsidRPr="005F02D9" w:rsidRDefault="00033CD7" w:rsidP="005F02D9">
      <w:pPr>
        <w:pStyle w:val="Odstavekseznama"/>
        <w:numPr>
          <w:ilvl w:val="0"/>
          <w:numId w:val="117"/>
        </w:numPr>
        <w:rPr>
          <w:rFonts w:ascii="Arial" w:hAnsi="Arial" w:cs="Arial"/>
        </w:rPr>
      </w:pPr>
      <w:r w:rsidRPr="005F02D9">
        <w:rPr>
          <w:rFonts w:ascii="Arial" w:hAnsi="Arial" w:cs="Arial"/>
        </w:rPr>
        <w:t>Dve (2) lastni bianco menici, vsako v višini 5 % pogodbene vrednosti te</w:t>
      </w:r>
      <w:r w:rsidR="00E83B8C" w:rsidRPr="005F02D9">
        <w:rPr>
          <w:rFonts w:ascii="Arial" w:hAnsi="Arial" w:cs="Arial"/>
        </w:rPr>
        <w:t xml:space="preserve"> pogodbe</w:t>
      </w:r>
      <w:r w:rsidRPr="005F02D9">
        <w:rPr>
          <w:rFonts w:ascii="Arial" w:hAnsi="Arial" w:cs="Arial"/>
        </w:rPr>
        <w:t xml:space="preserve"> z DDV; </w:t>
      </w:r>
    </w:p>
    <w:p w14:paraId="50CF363E" w14:textId="40B06D95" w:rsidR="00033CD7" w:rsidRPr="005F02D9" w:rsidRDefault="00033CD7" w:rsidP="005F02D9">
      <w:pPr>
        <w:pStyle w:val="Odstavekseznama"/>
        <w:numPr>
          <w:ilvl w:val="0"/>
          <w:numId w:val="117"/>
        </w:numPr>
        <w:rPr>
          <w:rFonts w:ascii="Arial" w:hAnsi="Arial" w:cs="Arial"/>
        </w:rPr>
      </w:pPr>
      <w:r w:rsidRPr="005F02D9">
        <w:rPr>
          <w:rFonts w:ascii="Arial" w:hAnsi="Arial" w:cs="Arial"/>
        </w:rPr>
        <w:t>Originalno menično izjavo s pooblastilom za izpolnitev in unovčitev menic, izpolnjeno v skladu z vzorcem, ki je bil sestavni del dokumentacije v zvezi z oddajo javnega naročila</w:t>
      </w:r>
      <w:r w:rsidR="00CB51EE" w:rsidRPr="005F02D9">
        <w:rPr>
          <w:rFonts w:ascii="Arial" w:hAnsi="Arial" w:cs="Arial"/>
        </w:rPr>
        <w:t>, skupaj z n</w:t>
      </w:r>
      <w:r w:rsidRPr="005F02D9">
        <w:rPr>
          <w:rFonts w:ascii="Arial" w:hAnsi="Arial" w:cs="Arial"/>
        </w:rPr>
        <w:t>alog</w:t>
      </w:r>
      <w:r w:rsidR="00CB51EE" w:rsidRPr="005F02D9">
        <w:rPr>
          <w:rFonts w:ascii="Arial" w:hAnsi="Arial" w:cs="Arial"/>
        </w:rPr>
        <w:t>om</w:t>
      </w:r>
      <w:r w:rsidRPr="005F02D9">
        <w:rPr>
          <w:rFonts w:ascii="Arial" w:hAnsi="Arial" w:cs="Arial"/>
        </w:rPr>
        <w:t xml:space="preserve"> za plačilo menice v treh (3) enakih izvodih.</w:t>
      </w:r>
    </w:p>
    <w:p w14:paraId="3860D625" w14:textId="77777777" w:rsidR="00033CD7" w:rsidRPr="005F02D9" w:rsidRDefault="00033CD7" w:rsidP="005F02D9">
      <w:pPr>
        <w:rPr>
          <w:rFonts w:ascii="Arial" w:hAnsi="Arial" w:cs="Arial"/>
        </w:rPr>
      </w:pPr>
      <w:r w:rsidRPr="005F02D9">
        <w:rPr>
          <w:rFonts w:ascii="Arial" w:hAnsi="Arial" w:cs="Arial"/>
        </w:rPr>
        <w:t>Vsi dokumenti morajo biti veljavno podpisani s strani pooblaščene osebe izvajalca in žigosani, v kolikor izvajalec posluje z žigom.</w:t>
      </w:r>
    </w:p>
    <w:p w14:paraId="507D1FED" w14:textId="77777777" w:rsidR="00CB51EE" w:rsidRPr="005F02D9" w:rsidRDefault="00CB51EE" w:rsidP="005F02D9">
      <w:pPr>
        <w:rPr>
          <w:rFonts w:ascii="Arial" w:hAnsi="Arial" w:cs="Arial"/>
        </w:rPr>
      </w:pPr>
    </w:p>
    <w:p w14:paraId="76041950" w14:textId="1A34393B" w:rsidR="00033CD7" w:rsidRPr="005F02D9" w:rsidRDefault="00033CD7" w:rsidP="005F02D9">
      <w:pPr>
        <w:rPr>
          <w:rFonts w:ascii="Arial" w:hAnsi="Arial" w:cs="Arial"/>
        </w:rPr>
      </w:pPr>
      <w:r w:rsidRPr="005F02D9">
        <w:rPr>
          <w:rFonts w:ascii="Arial" w:hAnsi="Arial" w:cs="Arial"/>
        </w:rPr>
        <w:t>Višina in veljavnost zavarovanja</w:t>
      </w:r>
      <w:r w:rsidR="00E83B8C" w:rsidRPr="005F02D9">
        <w:rPr>
          <w:rFonts w:ascii="Arial" w:hAnsi="Arial" w:cs="Arial"/>
        </w:rPr>
        <w:t>: s</w:t>
      </w:r>
      <w:r w:rsidRPr="005F02D9">
        <w:rPr>
          <w:rFonts w:ascii="Arial" w:hAnsi="Arial" w:cs="Arial"/>
        </w:rPr>
        <w:t>kupna višina zavarovanja znaša 10 % (deset odstotkov) pogodbene vrednosti te</w:t>
      </w:r>
      <w:r w:rsidR="00E83B8C" w:rsidRPr="005F02D9">
        <w:rPr>
          <w:rFonts w:ascii="Arial" w:hAnsi="Arial" w:cs="Arial"/>
        </w:rPr>
        <w:t xml:space="preserve"> pogodbe </w:t>
      </w:r>
      <w:r w:rsidRPr="005F02D9">
        <w:rPr>
          <w:rFonts w:ascii="Arial" w:hAnsi="Arial" w:cs="Arial"/>
        </w:rPr>
        <w:t>z DDV, kar znaša _______________ EUR. Menici morata imeti dospelost najmanj 30 (trideset) dni po izteku veljavnosti te</w:t>
      </w:r>
      <w:r w:rsidR="00E83B8C" w:rsidRPr="005F02D9">
        <w:rPr>
          <w:rFonts w:ascii="Arial" w:hAnsi="Arial" w:cs="Arial"/>
        </w:rPr>
        <w:t xml:space="preserve"> pogodbe.</w:t>
      </w:r>
    </w:p>
    <w:p w14:paraId="0BC1BEF9" w14:textId="77777777" w:rsidR="00CB51EE" w:rsidRPr="005F02D9" w:rsidRDefault="00CB51EE" w:rsidP="005F02D9">
      <w:pPr>
        <w:rPr>
          <w:rFonts w:ascii="Arial" w:hAnsi="Arial" w:cs="Arial"/>
        </w:rPr>
      </w:pPr>
    </w:p>
    <w:p w14:paraId="7C98C609" w14:textId="0321A2DC" w:rsidR="00CB51EE" w:rsidRPr="005F02D9" w:rsidRDefault="00033CD7" w:rsidP="005F02D9">
      <w:pPr>
        <w:rPr>
          <w:rFonts w:ascii="Arial" w:hAnsi="Arial" w:cs="Arial"/>
        </w:rPr>
      </w:pPr>
      <w:r w:rsidRPr="005F02D9">
        <w:rPr>
          <w:rFonts w:ascii="Arial" w:hAnsi="Arial" w:cs="Arial"/>
        </w:rPr>
        <w:t>Naročnik je upravičen unovčiti predloženi menici, če izvajalec krši svoje obveznosti iz te</w:t>
      </w:r>
      <w:r w:rsidR="00E83B8C" w:rsidRPr="005F02D9">
        <w:rPr>
          <w:rFonts w:ascii="Arial" w:hAnsi="Arial" w:cs="Arial"/>
        </w:rPr>
        <w:t xml:space="preserve"> pogodbe</w:t>
      </w:r>
      <w:r w:rsidRPr="005F02D9">
        <w:rPr>
          <w:rFonts w:ascii="Arial" w:hAnsi="Arial" w:cs="Arial"/>
        </w:rPr>
        <w:t xml:space="preserve">, zlasti v primerih, ko izvajalec: </w:t>
      </w:r>
    </w:p>
    <w:p w14:paraId="0E832708" w14:textId="77777777" w:rsidR="00CB51EE" w:rsidRPr="005F02D9" w:rsidRDefault="00CB51EE" w:rsidP="005F02D9">
      <w:pPr>
        <w:pStyle w:val="Odstavekseznama"/>
        <w:numPr>
          <w:ilvl w:val="0"/>
          <w:numId w:val="25"/>
        </w:numPr>
        <w:rPr>
          <w:rFonts w:ascii="Arial" w:hAnsi="Arial" w:cs="Arial"/>
        </w:rPr>
      </w:pPr>
      <w:r w:rsidRPr="005F02D9">
        <w:rPr>
          <w:rFonts w:ascii="Arial" w:hAnsi="Arial" w:cs="Arial"/>
        </w:rPr>
        <w:t>če izbrani ponudnik ne bo pričel izvajati svojih pogodbenih obveznosti v skladu z določili okvirnega sporazuma/pogodbe ali</w:t>
      </w:r>
    </w:p>
    <w:p w14:paraId="587D2743" w14:textId="77777777" w:rsidR="00CB51EE" w:rsidRPr="005F02D9" w:rsidRDefault="00CB51EE" w:rsidP="005F02D9">
      <w:pPr>
        <w:pStyle w:val="Odstavekseznama"/>
        <w:numPr>
          <w:ilvl w:val="0"/>
          <w:numId w:val="25"/>
        </w:numPr>
        <w:rPr>
          <w:rFonts w:ascii="Arial" w:hAnsi="Arial" w:cs="Arial"/>
        </w:rPr>
      </w:pPr>
      <w:r w:rsidRPr="005F02D9">
        <w:rPr>
          <w:rFonts w:ascii="Arial" w:hAnsi="Arial" w:cs="Arial"/>
        </w:rPr>
        <w:t>če izbrani ponudnik ne bo izpolnil svojih pogodbenih obveznosti v skladu z določili okvirnega sporazuma/pogodbe ali</w:t>
      </w:r>
    </w:p>
    <w:p w14:paraId="54580882" w14:textId="77777777" w:rsidR="00CB51EE" w:rsidRPr="005F02D9" w:rsidRDefault="00CB51EE" w:rsidP="005F02D9">
      <w:pPr>
        <w:pStyle w:val="Odstavekseznama"/>
        <w:numPr>
          <w:ilvl w:val="0"/>
          <w:numId w:val="25"/>
        </w:numPr>
        <w:rPr>
          <w:rFonts w:ascii="Arial" w:hAnsi="Arial" w:cs="Arial"/>
        </w:rPr>
      </w:pPr>
      <w:r w:rsidRPr="005F02D9">
        <w:rPr>
          <w:rFonts w:ascii="Arial" w:hAnsi="Arial" w:cs="Arial"/>
        </w:rPr>
        <w:t>če izbrani ponudnik ne bo pravočasno (v roku) izpolnil svojih pogodbenih obveznosti v skladu z določili okvirnega sporazuma/pogodbe ali</w:t>
      </w:r>
    </w:p>
    <w:p w14:paraId="504B54E4" w14:textId="77777777" w:rsidR="00CB51EE" w:rsidRPr="005F02D9" w:rsidRDefault="00CB51EE" w:rsidP="005F02D9">
      <w:pPr>
        <w:pStyle w:val="Odstavekseznama"/>
        <w:numPr>
          <w:ilvl w:val="0"/>
          <w:numId w:val="25"/>
        </w:numPr>
        <w:rPr>
          <w:rFonts w:ascii="Arial" w:hAnsi="Arial" w:cs="Arial"/>
        </w:rPr>
      </w:pPr>
      <w:r w:rsidRPr="005F02D9">
        <w:rPr>
          <w:rFonts w:ascii="Arial" w:hAnsi="Arial" w:cs="Arial"/>
        </w:rPr>
        <w:t>če izbrani ponudnik ne bo pravilno izpolnil (npr. v dogovorjeni kvaliteti, količini) svojih pogodbenih obveznosti v skladu z določili okvirnega sporazuma/pogodbe ali</w:t>
      </w:r>
    </w:p>
    <w:p w14:paraId="75049DB8" w14:textId="77777777" w:rsidR="00CB51EE" w:rsidRPr="005F02D9" w:rsidRDefault="00CB51EE" w:rsidP="005F02D9">
      <w:pPr>
        <w:pStyle w:val="Odstavekseznama"/>
        <w:numPr>
          <w:ilvl w:val="0"/>
          <w:numId w:val="25"/>
        </w:numPr>
        <w:rPr>
          <w:rFonts w:ascii="Arial" w:hAnsi="Arial" w:cs="Arial"/>
        </w:rPr>
      </w:pPr>
      <w:r w:rsidRPr="005F02D9">
        <w:rPr>
          <w:rFonts w:ascii="Arial" w:hAnsi="Arial" w:cs="Arial"/>
        </w:rPr>
        <w:lastRenderedPageBreak/>
        <w:t>če bo izbrani ponudnik prenehal izpolnjevati svoje pogodbene obveznosti v skladu z določili okvirnega sporazuma/pogodbe ali</w:t>
      </w:r>
    </w:p>
    <w:p w14:paraId="4D239574" w14:textId="77777777" w:rsidR="00CB51EE" w:rsidRPr="005F02D9" w:rsidRDefault="00CB51EE" w:rsidP="005F02D9">
      <w:pPr>
        <w:pStyle w:val="Odstavekseznama"/>
        <w:numPr>
          <w:ilvl w:val="0"/>
          <w:numId w:val="25"/>
        </w:numPr>
        <w:shd w:val="clear" w:color="auto" w:fill="FFFFFF"/>
        <w:rPr>
          <w:rFonts w:ascii="Arial" w:hAnsi="Arial" w:cs="Arial"/>
          <w:iCs/>
        </w:rPr>
      </w:pPr>
      <w:r w:rsidRPr="005F02D9">
        <w:rPr>
          <w:rFonts w:ascii="Arial" w:hAnsi="Arial" w:cs="Arial"/>
          <w:iCs/>
        </w:rPr>
        <w:t>če bo izbrani ponudnik podal zavajajoče ali lažne informacije, podatke ali dokumente, zaradi česar bo moral naročnik naročilo in/ali okvirni sporazum/pogodbo modificirati ali</w:t>
      </w:r>
    </w:p>
    <w:p w14:paraId="6929557C" w14:textId="77777777" w:rsidR="00CB51EE" w:rsidRPr="005F02D9" w:rsidRDefault="00CB51EE" w:rsidP="005F02D9">
      <w:pPr>
        <w:pStyle w:val="Odstavekseznama"/>
        <w:numPr>
          <w:ilvl w:val="0"/>
          <w:numId w:val="25"/>
        </w:numPr>
        <w:shd w:val="clear" w:color="auto" w:fill="FFFFFF"/>
        <w:rPr>
          <w:rFonts w:ascii="Arial" w:hAnsi="Arial" w:cs="Arial"/>
          <w:iCs/>
        </w:rPr>
      </w:pPr>
      <w:r w:rsidRPr="005F02D9">
        <w:rPr>
          <w:rFonts w:ascii="Arial" w:hAnsi="Arial" w:cs="Arial"/>
          <w:iCs/>
        </w:rPr>
        <w:t xml:space="preserve">če izbrani ponudnik ne bo izpolnil svojih pogodbenih obveznosti zaradi tega, ker se je nad njim začel postopek zaradi insolventnosti. </w:t>
      </w:r>
    </w:p>
    <w:p w14:paraId="7D436505" w14:textId="77777777" w:rsidR="00033CD7" w:rsidRPr="005F02D9" w:rsidRDefault="00033CD7" w:rsidP="005F02D9">
      <w:pPr>
        <w:rPr>
          <w:rFonts w:ascii="Arial" w:hAnsi="Arial" w:cs="Arial"/>
        </w:rPr>
      </w:pPr>
      <w:r w:rsidRPr="005F02D9">
        <w:rPr>
          <w:rFonts w:ascii="Arial" w:hAnsi="Arial" w:cs="Arial"/>
        </w:rPr>
        <w:t>Zavarovanje mora biti brezpogojno in plačljivo na prvi pisni poziv naročnika, brez ugovorov s strani izvajalca.</w:t>
      </w:r>
    </w:p>
    <w:p w14:paraId="1D8760E9" w14:textId="27065E30" w:rsidR="00033CD7" w:rsidRPr="005F02D9" w:rsidRDefault="00033CD7" w:rsidP="005F02D9">
      <w:pPr>
        <w:rPr>
          <w:rFonts w:ascii="Arial" w:hAnsi="Arial" w:cs="Arial"/>
        </w:rPr>
      </w:pPr>
      <w:r w:rsidRPr="005F02D9">
        <w:rPr>
          <w:rFonts w:ascii="Arial" w:hAnsi="Arial" w:cs="Arial"/>
        </w:rPr>
        <w:t>Če je bil izvajalec izbran za več sklopov, lahko predloži enotno zavarovanje za vse sklope. V tem primeru mora višina zavarovanja ustrezati seštevku zahtevanih zneskov zavarovanj za vse sklope, za katere je bil izbran.</w:t>
      </w:r>
    </w:p>
    <w:p w14:paraId="65794A3D" w14:textId="77777777" w:rsidR="006C0D1F" w:rsidRPr="005F02D9" w:rsidRDefault="006C0D1F" w:rsidP="005F02D9">
      <w:pPr>
        <w:rPr>
          <w:rFonts w:ascii="Arial" w:hAnsi="Arial" w:cs="Arial"/>
        </w:rPr>
      </w:pPr>
    </w:p>
    <w:p w14:paraId="6D9D9A4A" w14:textId="6CC47804" w:rsidR="00033CD7" w:rsidRPr="005F02D9" w:rsidRDefault="00033CD7" w:rsidP="005F02D9">
      <w:pPr>
        <w:rPr>
          <w:rFonts w:ascii="Arial" w:hAnsi="Arial" w:cs="Arial"/>
        </w:rPr>
      </w:pPr>
      <w:r w:rsidRPr="005F02D9">
        <w:rPr>
          <w:rFonts w:ascii="Arial" w:hAnsi="Arial" w:cs="Arial"/>
        </w:rPr>
        <w:t>Če se med trajanjem te</w:t>
      </w:r>
      <w:r w:rsidR="0012637A" w:rsidRPr="005F02D9">
        <w:rPr>
          <w:rFonts w:ascii="Arial" w:hAnsi="Arial" w:cs="Arial"/>
        </w:rPr>
        <w:t xml:space="preserve"> pogodbe </w:t>
      </w:r>
      <w:r w:rsidRPr="005F02D9">
        <w:rPr>
          <w:rFonts w:ascii="Arial" w:hAnsi="Arial" w:cs="Arial"/>
        </w:rPr>
        <w:t>podaljša njegova veljavnost ali spremenijo drugi bistveni elementi, ki vplivajo na zavarovanje, se izvajalec zavezuje na lastne stroške ustrezno podaljšati veljavnost menic in menične izjave ter o tem predložiti dokazilo naročniku.</w:t>
      </w:r>
    </w:p>
    <w:p w14:paraId="24C8C949" w14:textId="77777777" w:rsidR="00033CD7" w:rsidRPr="005F02D9" w:rsidRDefault="00033CD7" w:rsidP="005F02D9">
      <w:pPr>
        <w:ind w:right="567"/>
        <w:rPr>
          <w:rFonts w:ascii="Arial" w:hAnsi="Arial" w:cs="Arial"/>
          <w:b/>
          <w:bCs/>
        </w:rPr>
      </w:pPr>
    </w:p>
    <w:p w14:paraId="1AA21A08" w14:textId="1015862B" w:rsidR="00033CD7" w:rsidRPr="005F02D9" w:rsidRDefault="00033CD7" w:rsidP="005F02D9">
      <w:pPr>
        <w:ind w:right="567"/>
        <w:rPr>
          <w:rFonts w:ascii="Arial" w:hAnsi="Arial" w:cs="Arial"/>
          <w:b/>
          <w:bCs/>
        </w:rPr>
      </w:pPr>
      <w:r w:rsidRPr="005F02D9">
        <w:rPr>
          <w:rFonts w:ascii="Arial" w:hAnsi="Arial" w:cs="Arial"/>
          <w:b/>
          <w:bCs/>
        </w:rPr>
        <w:t>FINANČNO ZAVAROVANJE ZA ODPRAVO NAPAK V JAMČEVALNEM ROKU</w:t>
      </w:r>
    </w:p>
    <w:p w14:paraId="57CD595B" w14:textId="02C9EA48" w:rsidR="00033CD7" w:rsidRPr="005F02D9" w:rsidRDefault="005F02D9" w:rsidP="005F02D9">
      <w:pPr>
        <w:ind w:right="567"/>
        <w:jc w:val="center"/>
        <w:rPr>
          <w:rFonts w:ascii="Arial" w:hAnsi="Arial" w:cs="Arial"/>
          <w:b/>
          <w:bCs/>
        </w:rPr>
      </w:pPr>
      <w:r>
        <w:rPr>
          <w:rFonts w:ascii="Arial" w:hAnsi="Arial" w:cs="Arial"/>
          <w:b/>
          <w:bCs/>
        </w:rPr>
        <w:t>9</w:t>
      </w:r>
      <w:r w:rsidR="00033CD7" w:rsidRPr="005F02D9">
        <w:rPr>
          <w:rFonts w:ascii="Arial" w:hAnsi="Arial" w:cs="Arial"/>
          <w:b/>
          <w:bCs/>
        </w:rPr>
        <w:t>. člen</w:t>
      </w:r>
    </w:p>
    <w:p w14:paraId="7915FBE5" w14:textId="77777777" w:rsidR="00033CD7" w:rsidRPr="005F02D9" w:rsidRDefault="00033CD7" w:rsidP="005F02D9">
      <w:pPr>
        <w:ind w:right="567"/>
        <w:rPr>
          <w:rFonts w:ascii="Arial" w:hAnsi="Arial" w:cs="Arial"/>
        </w:rPr>
      </w:pPr>
    </w:p>
    <w:p w14:paraId="1695EA17" w14:textId="4603A451" w:rsidR="00E83DDF" w:rsidRPr="005F02D9" w:rsidRDefault="00E83DDF" w:rsidP="005F02D9">
      <w:pPr>
        <w:rPr>
          <w:rFonts w:ascii="Arial" w:hAnsi="Arial" w:cs="Arial"/>
        </w:rPr>
      </w:pPr>
      <w:r w:rsidRPr="005F02D9">
        <w:rPr>
          <w:rFonts w:ascii="Arial" w:hAnsi="Arial" w:cs="Arial"/>
        </w:rPr>
        <w:t xml:space="preserve">Izvajalec se zavezuje, da bo za zavarovanje svoje obveznosti odprave napak v jamčevalnem roku, najkasneje v petnajstih (15) dneh po obojestranskem podpisu primopredajnega zapisnika, naročniku izročil </w:t>
      </w:r>
      <w:r w:rsidR="00EC4E2B" w:rsidRPr="005F02D9">
        <w:rPr>
          <w:rFonts w:ascii="Arial" w:hAnsi="Arial" w:cs="Arial"/>
        </w:rPr>
        <w:t>finančno zavarovanje v obliki dveh (2) bianco menic.</w:t>
      </w:r>
    </w:p>
    <w:p w14:paraId="35D1BE12" w14:textId="77777777" w:rsidR="00EC4E2B" w:rsidRPr="005F02D9" w:rsidRDefault="00EC4E2B" w:rsidP="005F02D9">
      <w:pPr>
        <w:rPr>
          <w:rFonts w:ascii="Arial" w:hAnsi="Arial" w:cs="Arial"/>
        </w:rPr>
      </w:pPr>
    </w:p>
    <w:p w14:paraId="10423E63" w14:textId="1577F3D4" w:rsidR="00E83DDF" w:rsidRPr="005F02D9" w:rsidRDefault="00E83DDF" w:rsidP="005F02D9">
      <w:pPr>
        <w:rPr>
          <w:rFonts w:ascii="Arial" w:hAnsi="Arial" w:cs="Arial"/>
        </w:rPr>
      </w:pPr>
      <w:r w:rsidRPr="005F02D9">
        <w:rPr>
          <w:rFonts w:ascii="Arial" w:hAnsi="Arial" w:cs="Arial"/>
        </w:rPr>
        <w:t>Vrednost finančnega zavarovanja iz prejšnjega odstavka znaša 5 % (pet odstotkov) od končne pogodbene vrednosti del z DDV, ugotovljene na podlagi potrjenega končnega obračuna.</w:t>
      </w:r>
    </w:p>
    <w:p w14:paraId="1AD0D8B1" w14:textId="77777777" w:rsidR="00EC4E2B" w:rsidRPr="005F02D9" w:rsidRDefault="00EC4E2B" w:rsidP="005F02D9">
      <w:pPr>
        <w:rPr>
          <w:rFonts w:ascii="Arial" w:hAnsi="Arial" w:cs="Arial"/>
        </w:rPr>
      </w:pPr>
    </w:p>
    <w:p w14:paraId="5860211F" w14:textId="6E5CFBF8" w:rsidR="00E83DDF" w:rsidRPr="005F02D9" w:rsidRDefault="00E83DDF" w:rsidP="005F02D9">
      <w:pPr>
        <w:rPr>
          <w:rFonts w:ascii="Arial" w:hAnsi="Arial" w:cs="Arial"/>
        </w:rPr>
      </w:pPr>
      <w:r w:rsidRPr="005F02D9">
        <w:rPr>
          <w:rFonts w:ascii="Arial" w:hAnsi="Arial" w:cs="Arial"/>
        </w:rPr>
        <w:t>Finančno zavarovanje mora biti veljavno ves čas trajanja jamčevalnega roka, ki je</w:t>
      </w:r>
      <w:r w:rsidR="00EC4E2B" w:rsidRPr="005F02D9">
        <w:rPr>
          <w:rFonts w:ascii="Arial" w:hAnsi="Arial" w:cs="Arial"/>
        </w:rPr>
        <w:t xml:space="preserve"> </w:t>
      </w:r>
      <w:r w:rsidRPr="005F02D9">
        <w:rPr>
          <w:rFonts w:ascii="Arial" w:hAnsi="Arial" w:cs="Arial"/>
        </w:rPr>
        <w:t>tri (3) leta], in se mora izteči najmanj trideset (30) dni po izteku jamčevalnega roka.</w:t>
      </w:r>
    </w:p>
    <w:p w14:paraId="7B12A794" w14:textId="77777777" w:rsidR="00EC4E2B" w:rsidRPr="005F02D9" w:rsidRDefault="00EC4E2B" w:rsidP="005F02D9">
      <w:pPr>
        <w:rPr>
          <w:rFonts w:ascii="Arial" w:hAnsi="Arial" w:cs="Arial"/>
        </w:rPr>
      </w:pPr>
    </w:p>
    <w:p w14:paraId="7AE39533" w14:textId="7D9292B2" w:rsidR="00E83DDF" w:rsidRPr="005F02D9" w:rsidRDefault="00E83DDF" w:rsidP="005F02D9">
      <w:pPr>
        <w:rPr>
          <w:rFonts w:ascii="Arial" w:hAnsi="Arial" w:cs="Arial"/>
        </w:rPr>
      </w:pPr>
      <w:r w:rsidRPr="005F02D9">
        <w:rPr>
          <w:rFonts w:ascii="Arial" w:hAnsi="Arial" w:cs="Arial"/>
        </w:rPr>
        <w:t>Če izvajalec v roku iz prvega odstavka tega člena ne predloži ustreznega finančnega zavarovanja, ima naročnik pravico, da za znesek v višini zahtevanega zavarovanja zadrži izplačilo po končnem obračunu, vse dokler izvajalec ne izpolni te pogodbene obveznosti.</w:t>
      </w:r>
    </w:p>
    <w:p w14:paraId="090F3EB2" w14:textId="77777777" w:rsidR="00EC4E2B" w:rsidRPr="005F02D9" w:rsidRDefault="00EC4E2B" w:rsidP="005F02D9">
      <w:pPr>
        <w:rPr>
          <w:rFonts w:ascii="Arial" w:hAnsi="Arial" w:cs="Arial"/>
        </w:rPr>
      </w:pPr>
    </w:p>
    <w:p w14:paraId="07DFB7CC" w14:textId="0D4E1F30" w:rsidR="00E83DDF" w:rsidRPr="005F02D9" w:rsidRDefault="00E83DDF" w:rsidP="005F02D9">
      <w:pPr>
        <w:rPr>
          <w:rFonts w:ascii="Arial" w:hAnsi="Arial" w:cs="Arial"/>
        </w:rPr>
      </w:pPr>
      <w:r w:rsidRPr="005F02D9">
        <w:rPr>
          <w:rFonts w:ascii="Arial" w:hAnsi="Arial" w:cs="Arial"/>
        </w:rPr>
        <w:t>Naročnik je upravičen unovčiti predloženo finančno zavarovanje v primeru, da izvajalec ne izpolni svojih obveznosti odprave napak v jamčevalnem roku, kot so opredeljene v tej pogodbi, zlasti če kljub pisnemu pozivu ne prične ali ne zaključi odprave napak v primernem roku, ali v primeru njegove insolventnosti.</w:t>
      </w:r>
    </w:p>
    <w:p w14:paraId="3BF23D0D" w14:textId="77777777" w:rsidR="00EC4E2B" w:rsidRPr="005F02D9" w:rsidRDefault="00EC4E2B" w:rsidP="005F02D9">
      <w:pPr>
        <w:rPr>
          <w:rFonts w:ascii="Arial" w:hAnsi="Arial" w:cs="Arial"/>
        </w:rPr>
      </w:pPr>
    </w:p>
    <w:p w14:paraId="2C9AC0BD" w14:textId="662F3432" w:rsidR="00E83DDF" w:rsidRPr="005F02D9" w:rsidRDefault="00E83DDF" w:rsidP="005F02D9">
      <w:pPr>
        <w:rPr>
          <w:rFonts w:ascii="Arial" w:hAnsi="Arial" w:cs="Arial"/>
        </w:rPr>
      </w:pPr>
      <w:r w:rsidRPr="005F02D9">
        <w:rPr>
          <w:rFonts w:ascii="Arial" w:hAnsi="Arial" w:cs="Arial"/>
        </w:rPr>
        <w:t xml:space="preserve">Naročnik se zavezuje, da bo izvajalcu vrnil </w:t>
      </w:r>
      <w:proofErr w:type="spellStart"/>
      <w:r w:rsidRPr="005F02D9">
        <w:rPr>
          <w:rFonts w:ascii="Arial" w:hAnsi="Arial" w:cs="Arial"/>
        </w:rPr>
        <w:t>neunovčeno</w:t>
      </w:r>
      <w:proofErr w:type="spellEnd"/>
      <w:r w:rsidRPr="005F02D9">
        <w:rPr>
          <w:rFonts w:ascii="Arial" w:hAnsi="Arial" w:cs="Arial"/>
        </w:rPr>
        <w:t xml:space="preserve"> finančno zavarovanje takoj po poteku njegove veljavnosti.</w:t>
      </w:r>
    </w:p>
    <w:p w14:paraId="614683E4" w14:textId="77777777" w:rsidR="006C0D1F" w:rsidRPr="005F02D9" w:rsidRDefault="006C0D1F" w:rsidP="005F02D9">
      <w:pPr>
        <w:ind w:right="567"/>
        <w:rPr>
          <w:rFonts w:ascii="Arial" w:hAnsi="Arial" w:cs="Arial"/>
          <w:b/>
        </w:rPr>
      </w:pPr>
    </w:p>
    <w:p w14:paraId="2873794A" w14:textId="44D45A90" w:rsidR="006C0D1F" w:rsidRPr="005F02D9" w:rsidRDefault="006C0D1F" w:rsidP="005F02D9">
      <w:pPr>
        <w:ind w:right="567"/>
        <w:jc w:val="center"/>
        <w:rPr>
          <w:rFonts w:ascii="Arial" w:hAnsi="Arial" w:cs="Arial"/>
          <w:b/>
        </w:rPr>
      </w:pPr>
      <w:r w:rsidRPr="005F02D9">
        <w:rPr>
          <w:rFonts w:ascii="Arial" w:hAnsi="Arial" w:cs="Arial"/>
          <w:b/>
        </w:rPr>
        <w:t>1</w:t>
      </w:r>
      <w:r w:rsidR="005F02D9">
        <w:rPr>
          <w:rFonts w:ascii="Arial" w:hAnsi="Arial" w:cs="Arial"/>
          <w:b/>
        </w:rPr>
        <w:t>0</w:t>
      </w:r>
      <w:r w:rsidRPr="005F02D9">
        <w:rPr>
          <w:rFonts w:ascii="Arial" w:hAnsi="Arial" w:cs="Arial"/>
          <w:b/>
        </w:rPr>
        <w:t>. člen</w:t>
      </w:r>
    </w:p>
    <w:p w14:paraId="36E07CD7" w14:textId="387288EB" w:rsidR="006C0D1F" w:rsidRPr="006C0D1F" w:rsidRDefault="006C0D1F" w:rsidP="005F02D9">
      <w:pPr>
        <w:ind w:right="567"/>
        <w:jc w:val="center"/>
        <w:rPr>
          <w:rFonts w:ascii="Arial" w:hAnsi="Arial" w:cs="Arial"/>
          <w:bCs/>
        </w:rPr>
      </w:pPr>
      <w:r w:rsidRPr="006C0D1F">
        <w:rPr>
          <w:rFonts w:ascii="Arial" w:hAnsi="Arial" w:cs="Arial"/>
          <w:bCs/>
        </w:rPr>
        <w:t>(</w:t>
      </w:r>
      <w:r w:rsidRPr="005F02D9">
        <w:rPr>
          <w:rFonts w:ascii="Arial" w:hAnsi="Arial" w:cs="Arial"/>
          <w:bCs/>
        </w:rPr>
        <w:t>v</w:t>
      </w:r>
      <w:r w:rsidRPr="006C0D1F">
        <w:rPr>
          <w:rFonts w:ascii="Arial" w:hAnsi="Arial" w:cs="Arial"/>
          <w:bCs/>
        </w:rPr>
        <w:t>arstvo okolja in ravnanje z odpadki)</w:t>
      </w:r>
    </w:p>
    <w:p w14:paraId="48081040" w14:textId="77777777" w:rsidR="006C0D1F" w:rsidRPr="005F02D9" w:rsidRDefault="006C0D1F" w:rsidP="005F02D9">
      <w:pPr>
        <w:ind w:right="567"/>
        <w:rPr>
          <w:rFonts w:ascii="Arial" w:hAnsi="Arial" w:cs="Arial"/>
          <w:b/>
        </w:rPr>
      </w:pPr>
    </w:p>
    <w:p w14:paraId="5D221ED8" w14:textId="24C40B68" w:rsidR="006C0D1F" w:rsidRPr="006C0D1F" w:rsidRDefault="006C0D1F" w:rsidP="005F02D9">
      <w:pPr>
        <w:rPr>
          <w:rFonts w:ascii="Arial" w:hAnsi="Arial" w:cs="Arial"/>
          <w:bCs/>
        </w:rPr>
      </w:pPr>
      <w:r w:rsidRPr="006C0D1F">
        <w:rPr>
          <w:rFonts w:ascii="Arial" w:hAnsi="Arial" w:cs="Arial"/>
          <w:bCs/>
        </w:rPr>
        <w:t>Izvajalec se zavezuje, da bo v času trajanja vzdrževanja cest na lastne stroške izvedel vse potrebne ukrepe za zaščito okolja v skladu z veljavno zakonodajo. Vsi stroški za spremljanje in izvedbo sanacijskih ukrepov za varstvo in zaščito okolja so vključeni v pogodbeno vrednost, opredeljeno v 3. členu te pogodbe.</w:t>
      </w:r>
    </w:p>
    <w:p w14:paraId="2DB292F5" w14:textId="77777777" w:rsidR="006C0D1F" w:rsidRPr="005F02D9" w:rsidRDefault="006C0D1F" w:rsidP="005F02D9">
      <w:pPr>
        <w:rPr>
          <w:rFonts w:ascii="Arial" w:hAnsi="Arial" w:cs="Arial"/>
          <w:bCs/>
        </w:rPr>
      </w:pPr>
    </w:p>
    <w:p w14:paraId="01061D0A" w14:textId="26DDFFFF" w:rsidR="006C0D1F" w:rsidRPr="006C0D1F" w:rsidRDefault="006C0D1F" w:rsidP="005F02D9">
      <w:pPr>
        <w:rPr>
          <w:rFonts w:ascii="Arial" w:hAnsi="Arial" w:cs="Arial"/>
          <w:bCs/>
        </w:rPr>
      </w:pPr>
      <w:r w:rsidRPr="006C0D1F">
        <w:rPr>
          <w:rFonts w:ascii="Arial" w:hAnsi="Arial" w:cs="Arial"/>
          <w:bCs/>
        </w:rPr>
        <w:t>Izvajalec mora pri izvajanju pogodbenih del zagotoviti, da:</w:t>
      </w:r>
    </w:p>
    <w:p w14:paraId="6294B091" w14:textId="77777777" w:rsidR="006C0D1F" w:rsidRPr="006C0D1F" w:rsidRDefault="006C0D1F" w:rsidP="005F02D9">
      <w:pPr>
        <w:numPr>
          <w:ilvl w:val="0"/>
          <w:numId w:val="137"/>
        </w:numPr>
        <w:rPr>
          <w:rFonts w:ascii="Arial" w:hAnsi="Arial" w:cs="Arial"/>
          <w:bCs/>
        </w:rPr>
      </w:pPr>
      <w:r w:rsidRPr="006C0D1F">
        <w:rPr>
          <w:rFonts w:ascii="Arial" w:hAnsi="Arial" w:cs="Arial"/>
          <w:bCs/>
        </w:rPr>
        <w:t>se pri vzdrževanju cest uporablja čista tehnologija in tehnično brezhibni stroji;</w:t>
      </w:r>
    </w:p>
    <w:p w14:paraId="7D46A3C2" w14:textId="77777777" w:rsidR="006C0D1F" w:rsidRPr="006C0D1F" w:rsidRDefault="006C0D1F" w:rsidP="005F02D9">
      <w:pPr>
        <w:numPr>
          <w:ilvl w:val="0"/>
          <w:numId w:val="137"/>
        </w:numPr>
        <w:rPr>
          <w:rFonts w:ascii="Arial" w:hAnsi="Arial" w:cs="Arial"/>
          <w:bCs/>
        </w:rPr>
      </w:pPr>
      <w:r w:rsidRPr="006C0D1F">
        <w:rPr>
          <w:rFonts w:ascii="Arial" w:hAnsi="Arial" w:cs="Arial"/>
          <w:bCs/>
        </w:rPr>
        <w:t>se za vzdrževanje cest uporabljajo stroji, izdelani skladno z veljavnimi emisijskimi normami za hrup in tresljaje;</w:t>
      </w:r>
    </w:p>
    <w:p w14:paraId="1A05432A" w14:textId="77777777" w:rsidR="006C0D1F" w:rsidRPr="006C0D1F" w:rsidRDefault="006C0D1F" w:rsidP="005F02D9">
      <w:pPr>
        <w:numPr>
          <w:ilvl w:val="0"/>
          <w:numId w:val="137"/>
        </w:numPr>
        <w:rPr>
          <w:rFonts w:ascii="Arial" w:hAnsi="Arial" w:cs="Arial"/>
          <w:bCs/>
        </w:rPr>
      </w:pPr>
      <w:r w:rsidRPr="006C0D1F">
        <w:rPr>
          <w:rFonts w:ascii="Arial" w:hAnsi="Arial" w:cs="Arial"/>
          <w:bCs/>
        </w:rPr>
        <w:t>se na gradbišču hranijo ali začasno skladiščijo vsi odpadki, ki nastanejo med izvajanjem del, ločeno po vrstah v skladu s klasifikacijskim seznamom odpadkov;</w:t>
      </w:r>
    </w:p>
    <w:p w14:paraId="56EE5522" w14:textId="77777777" w:rsidR="006C0D1F" w:rsidRPr="006C0D1F" w:rsidRDefault="006C0D1F" w:rsidP="005F02D9">
      <w:pPr>
        <w:numPr>
          <w:ilvl w:val="0"/>
          <w:numId w:val="137"/>
        </w:numPr>
        <w:rPr>
          <w:rFonts w:ascii="Arial" w:hAnsi="Arial" w:cs="Arial"/>
          <w:bCs/>
        </w:rPr>
      </w:pPr>
      <w:r w:rsidRPr="006C0D1F">
        <w:rPr>
          <w:rFonts w:ascii="Arial" w:hAnsi="Arial" w:cs="Arial"/>
          <w:bCs/>
        </w:rPr>
        <w:t>se gradbeni odpadki, ki nastanejo med izvajanjem del, sproti oddajajo pooblaščenemu zbiralcu oziroma predelovalcu, o čemer izvajalec naročniku predloži ustrezno potrdilo (evidenčni list);</w:t>
      </w:r>
    </w:p>
    <w:p w14:paraId="1044E002" w14:textId="77777777" w:rsidR="006C0D1F" w:rsidRPr="006C0D1F" w:rsidRDefault="006C0D1F" w:rsidP="005F02D9">
      <w:pPr>
        <w:numPr>
          <w:ilvl w:val="0"/>
          <w:numId w:val="137"/>
        </w:numPr>
        <w:rPr>
          <w:rFonts w:ascii="Arial" w:hAnsi="Arial" w:cs="Arial"/>
          <w:bCs/>
        </w:rPr>
      </w:pPr>
      <w:r w:rsidRPr="006C0D1F">
        <w:rPr>
          <w:rFonts w:ascii="Arial" w:hAnsi="Arial" w:cs="Arial"/>
          <w:bCs/>
        </w:rPr>
        <w:t>so vsi ostanki gradbenega materiala in kakršni koli drugi odpadki odpeljani na ustrezno deponijo oziroma v center za ravnanje z odpadki, s čimer se prepreči vsakršno onesnaženje okolja;</w:t>
      </w:r>
    </w:p>
    <w:p w14:paraId="3D525A5C" w14:textId="77777777" w:rsidR="006C0D1F" w:rsidRPr="006C0D1F" w:rsidRDefault="006C0D1F" w:rsidP="005F02D9">
      <w:pPr>
        <w:numPr>
          <w:ilvl w:val="0"/>
          <w:numId w:val="137"/>
        </w:numPr>
        <w:rPr>
          <w:rFonts w:ascii="Arial" w:hAnsi="Arial" w:cs="Arial"/>
          <w:bCs/>
        </w:rPr>
      </w:pPr>
      <w:r w:rsidRPr="006C0D1F">
        <w:rPr>
          <w:rFonts w:ascii="Arial" w:hAnsi="Arial" w:cs="Arial"/>
          <w:bCs/>
        </w:rPr>
        <w:lastRenderedPageBreak/>
        <w:t>se odvečni izkopani material ne odlaga na najboljša kmetijska zemljišča, v gozd, na območja naravnih vrednot, kulturne dediščine ali na druga zakonsko varovana območja.</w:t>
      </w:r>
    </w:p>
    <w:p w14:paraId="023F5620" w14:textId="77777777" w:rsidR="00327D45" w:rsidRPr="005F02D9" w:rsidRDefault="00327D45" w:rsidP="005F02D9">
      <w:pPr>
        <w:ind w:right="567"/>
        <w:rPr>
          <w:rFonts w:ascii="Arial" w:hAnsi="Arial" w:cs="Arial"/>
          <w:b/>
        </w:rPr>
      </w:pPr>
    </w:p>
    <w:p w14:paraId="72339CA2" w14:textId="0C349167" w:rsidR="00327D45" w:rsidRPr="005F02D9" w:rsidRDefault="00327D45" w:rsidP="005F02D9">
      <w:pPr>
        <w:ind w:right="567"/>
        <w:jc w:val="center"/>
        <w:rPr>
          <w:rFonts w:ascii="Arial" w:hAnsi="Arial" w:cs="Arial"/>
          <w:b/>
        </w:rPr>
      </w:pPr>
      <w:r w:rsidRPr="005F02D9">
        <w:rPr>
          <w:rFonts w:ascii="Arial" w:hAnsi="Arial" w:cs="Arial"/>
          <w:b/>
        </w:rPr>
        <w:t>1</w:t>
      </w:r>
      <w:r w:rsidR="005F02D9">
        <w:rPr>
          <w:rFonts w:ascii="Arial" w:hAnsi="Arial" w:cs="Arial"/>
          <w:b/>
        </w:rPr>
        <w:t>1</w:t>
      </w:r>
      <w:r w:rsidRPr="005F02D9">
        <w:rPr>
          <w:rFonts w:ascii="Arial" w:hAnsi="Arial" w:cs="Arial"/>
          <w:b/>
        </w:rPr>
        <w:t>. člen</w:t>
      </w:r>
    </w:p>
    <w:p w14:paraId="0CCF01A4" w14:textId="6CE39763" w:rsidR="00327D45" w:rsidRPr="00327D45" w:rsidRDefault="00327D45" w:rsidP="005F02D9">
      <w:pPr>
        <w:ind w:right="567"/>
        <w:jc w:val="center"/>
        <w:rPr>
          <w:rFonts w:ascii="Arial" w:hAnsi="Arial" w:cs="Arial"/>
          <w:bCs/>
        </w:rPr>
      </w:pPr>
      <w:r w:rsidRPr="00327D45">
        <w:rPr>
          <w:rFonts w:ascii="Arial" w:hAnsi="Arial" w:cs="Arial"/>
          <w:bCs/>
        </w:rPr>
        <w:t>(Varovanje in upravljanje gradbišča)</w:t>
      </w:r>
    </w:p>
    <w:p w14:paraId="28F1F08B" w14:textId="77777777" w:rsidR="00327D45" w:rsidRPr="005F02D9" w:rsidRDefault="00327D45" w:rsidP="005F02D9">
      <w:pPr>
        <w:ind w:right="567"/>
        <w:rPr>
          <w:rFonts w:ascii="Arial" w:hAnsi="Arial" w:cs="Arial"/>
          <w:bCs/>
        </w:rPr>
      </w:pPr>
    </w:p>
    <w:p w14:paraId="7C7E997C" w14:textId="34FAB566" w:rsidR="00327D45" w:rsidRPr="00327D45" w:rsidRDefault="00327D45" w:rsidP="005F02D9">
      <w:pPr>
        <w:ind w:right="567"/>
        <w:rPr>
          <w:rFonts w:ascii="Arial" w:hAnsi="Arial" w:cs="Arial"/>
          <w:bCs/>
        </w:rPr>
      </w:pPr>
      <w:r w:rsidRPr="00327D45">
        <w:rPr>
          <w:rFonts w:ascii="Arial" w:hAnsi="Arial" w:cs="Arial"/>
          <w:bCs/>
        </w:rPr>
        <w:t>Izvajalec je dolžan med celotno izvedbo del ustrezno zavarovati dele objekta in prostore naročnika, ki jih uporablja, ter skrbeti za red in varnost na celotnem območju gradbišča.</w:t>
      </w:r>
    </w:p>
    <w:p w14:paraId="5DB5D0CF" w14:textId="77777777" w:rsidR="00327D45" w:rsidRPr="005F02D9" w:rsidRDefault="00327D45" w:rsidP="005F02D9">
      <w:pPr>
        <w:ind w:right="567"/>
        <w:rPr>
          <w:rFonts w:ascii="Arial" w:hAnsi="Arial" w:cs="Arial"/>
          <w:bCs/>
        </w:rPr>
      </w:pPr>
    </w:p>
    <w:p w14:paraId="1FD330FF" w14:textId="31306789" w:rsidR="00327D45" w:rsidRPr="00327D45" w:rsidRDefault="00327D45" w:rsidP="005F02D9">
      <w:pPr>
        <w:ind w:right="567"/>
        <w:rPr>
          <w:rFonts w:ascii="Arial" w:hAnsi="Arial" w:cs="Arial"/>
          <w:bCs/>
        </w:rPr>
      </w:pPr>
      <w:r w:rsidRPr="00327D45">
        <w:rPr>
          <w:rFonts w:ascii="Arial" w:hAnsi="Arial" w:cs="Arial"/>
          <w:bCs/>
        </w:rPr>
        <w:t>Za zagotavljanje prometne varnosti in nemotenega poteka prometa v času vzdrževanja cest se izvajalec zavezuje:</w:t>
      </w:r>
    </w:p>
    <w:p w14:paraId="040B5F5D" w14:textId="77777777" w:rsidR="00327D45" w:rsidRPr="00327D45" w:rsidRDefault="00327D45" w:rsidP="005F02D9">
      <w:pPr>
        <w:numPr>
          <w:ilvl w:val="0"/>
          <w:numId w:val="143"/>
        </w:numPr>
        <w:ind w:right="567"/>
        <w:rPr>
          <w:rFonts w:ascii="Arial" w:hAnsi="Arial" w:cs="Arial"/>
          <w:bCs/>
        </w:rPr>
      </w:pPr>
      <w:r w:rsidRPr="00327D45">
        <w:rPr>
          <w:rFonts w:ascii="Arial" w:hAnsi="Arial" w:cs="Arial"/>
          <w:bCs/>
        </w:rPr>
        <w:t>izvesti vse potrebne ukrepe na obstoječem cestnem omrežju, da se prometna varnost zaradi izvajanja del ne poslabša;</w:t>
      </w:r>
    </w:p>
    <w:p w14:paraId="43561328" w14:textId="77777777" w:rsidR="00327D45" w:rsidRPr="00327D45" w:rsidRDefault="00327D45" w:rsidP="005F02D9">
      <w:pPr>
        <w:numPr>
          <w:ilvl w:val="0"/>
          <w:numId w:val="143"/>
        </w:numPr>
        <w:ind w:right="567"/>
        <w:rPr>
          <w:rFonts w:ascii="Arial" w:hAnsi="Arial" w:cs="Arial"/>
          <w:bCs/>
        </w:rPr>
      </w:pPr>
      <w:r w:rsidRPr="00327D45">
        <w:rPr>
          <w:rFonts w:ascii="Arial" w:hAnsi="Arial" w:cs="Arial"/>
          <w:bCs/>
        </w:rPr>
        <w:t>promet organizirati tako, da ne prihaja do večjih zastojev, pri čemer mora predhodno urediti in protiprašno zaščititi vse lokalne ceste in javne poti, ki bodo služile obvozom in transportu;</w:t>
      </w:r>
    </w:p>
    <w:p w14:paraId="5829AAFD" w14:textId="77777777" w:rsidR="00327D45" w:rsidRPr="00327D45" w:rsidRDefault="00327D45" w:rsidP="005F02D9">
      <w:pPr>
        <w:numPr>
          <w:ilvl w:val="0"/>
          <w:numId w:val="143"/>
        </w:numPr>
        <w:ind w:right="567"/>
        <w:rPr>
          <w:rFonts w:ascii="Arial" w:hAnsi="Arial" w:cs="Arial"/>
          <w:bCs/>
        </w:rPr>
      </w:pPr>
      <w:r w:rsidRPr="00327D45">
        <w:rPr>
          <w:rFonts w:ascii="Arial" w:hAnsi="Arial" w:cs="Arial"/>
          <w:bCs/>
        </w:rPr>
        <w:t>gradbiščni transport opravljati po tistih javnih prometnih površinah, ki imajo najmanjši vpliv na prebivalstvo in okoliške dejavnosti;</w:t>
      </w:r>
    </w:p>
    <w:p w14:paraId="5191945C" w14:textId="77777777" w:rsidR="00327D45" w:rsidRPr="00327D45" w:rsidRDefault="00327D45" w:rsidP="005F02D9">
      <w:pPr>
        <w:numPr>
          <w:ilvl w:val="0"/>
          <w:numId w:val="143"/>
        </w:numPr>
        <w:ind w:right="567"/>
        <w:rPr>
          <w:rFonts w:ascii="Arial" w:hAnsi="Arial" w:cs="Arial"/>
          <w:bCs/>
        </w:rPr>
      </w:pPr>
      <w:r w:rsidRPr="00327D45">
        <w:rPr>
          <w:rFonts w:ascii="Arial" w:hAnsi="Arial" w:cs="Arial"/>
          <w:bCs/>
        </w:rPr>
        <w:t>v primeru vpliva del na prometno ureditev državnih cest rešitve predhodno uskladiti z njihovim upravljavcem.</w:t>
      </w:r>
    </w:p>
    <w:p w14:paraId="330D05D1" w14:textId="77777777" w:rsidR="00327D45" w:rsidRPr="005F02D9" w:rsidRDefault="00327D45" w:rsidP="005F02D9">
      <w:pPr>
        <w:ind w:right="567"/>
        <w:rPr>
          <w:rFonts w:ascii="Arial" w:hAnsi="Arial" w:cs="Arial"/>
          <w:bCs/>
        </w:rPr>
      </w:pPr>
    </w:p>
    <w:p w14:paraId="58F56F34" w14:textId="0E10BC1B" w:rsidR="00327D45" w:rsidRPr="00327D45" w:rsidRDefault="00327D45" w:rsidP="005F02D9">
      <w:pPr>
        <w:ind w:right="567"/>
        <w:rPr>
          <w:rFonts w:ascii="Arial" w:hAnsi="Arial" w:cs="Arial"/>
          <w:bCs/>
        </w:rPr>
      </w:pPr>
      <w:r w:rsidRPr="00327D45">
        <w:rPr>
          <w:rFonts w:ascii="Arial" w:hAnsi="Arial" w:cs="Arial"/>
          <w:bCs/>
        </w:rPr>
        <w:t>Izvajalec je dolžan poskrbeti tudi za naslednje ukrepe varovanja in upravljanja gradbišča:</w:t>
      </w:r>
    </w:p>
    <w:p w14:paraId="5AB7F94D"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zagotoviti nemoteno komunalno-energetsko oskrbo sosednjih objektov in v primeru poškodb obstoječe infrastrukture takoj izvesti sanacijo na lastne stroške;</w:t>
      </w:r>
    </w:p>
    <w:p w14:paraId="5EE3EFE3"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zavarovati gradbišče tako, da sta zagotovljeni varnost in nemotena raba bližnjih objektov in zemljišč ter da se ne poslabša njihova požarna varnost;</w:t>
      </w:r>
    </w:p>
    <w:p w14:paraId="6976CD66"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 xml:space="preserve">z rednim vlaženjem sipkih materialov in nezaščitenih površin preprečevati prašenje ter nenadzorovan </w:t>
      </w:r>
      <w:proofErr w:type="spellStart"/>
      <w:r w:rsidRPr="00327D45">
        <w:rPr>
          <w:rFonts w:ascii="Arial" w:hAnsi="Arial" w:cs="Arial"/>
          <w:bCs/>
        </w:rPr>
        <w:t>raznos</w:t>
      </w:r>
      <w:proofErr w:type="spellEnd"/>
      <w:r w:rsidRPr="00327D45">
        <w:rPr>
          <w:rFonts w:ascii="Arial" w:hAnsi="Arial" w:cs="Arial"/>
          <w:bCs/>
        </w:rPr>
        <w:t xml:space="preserve"> materiala z vozili izven območja gradbišča;</w:t>
      </w:r>
    </w:p>
    <w:p w14:paraId="0DB2BE84"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 xml:space="preserve">v primeru </w:t>
      </w:r>
      <w:proofErr w:type="spellStart"/>
      <w:r w:rsidRPr="00327D45">
        <w:rPr>
          <w:rFonts w:ascii="Arial" w:hAnsi="Arial" w:cs="Arial"/>
          <w:bCs/>
        </w:rPr>
        <w:t>raznosa</w:t>
      </w:r>
      <w:proofErr w:type="spellEnd"/>
      <w:r w:rsidRPr="00327D45">
        <w:rPr>
          <w:rFonts w:ascii="Arial" w:hAnsi="Arial" w:cs="Arial"/>
          <w:bCs/>
        </w:rPr>
        <w:t xml:space="preserve"> materiala na javne ceste tega nemudoma odstraniti;</w:t>
      </w:r>
    </w:p>
    <w:p w14:paraId="1D43761E"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organizirati gradbišče tako, da je preprečeno vsakršno onesnaženje okolja in voda (površinskih in podtalnice) zaradi uporabe goriv ali drugih škodljivih snovi ter v primeru nezgode zagotoviti takojšnje ukrepanje;</w:t>
      </w:r>
    </w:p>
    <w:p w14:paraId="40171E29" w14:textId="77777777" w:rsidR="00327D45" w:rsidRPr="00327D45" w:rsidRDefault="00327D45" w:rsidP="005F02D9">
      <w:pPr>
        <w:numPr>
          <w:ilvl w:val="0"/>
          <w:numId w:val="142"/>
        </w:numPr>
        <w:ind w:right="567"/>
        <w:rPr>
          <w:rFonts w:ascii="Arial" w:hAnsi="Arial" w:cs="Arial"/>
          <w:bCs/>
        </w:rPr>
      </w:pPr>
      <w:r w:rsidRPr="00327D45">
        <w:rPr>
          <w:rFonts w:ascii="Arial" w:hAnsi="Arial" w:cs="Arial"/>
          <w:bCs/>
        </w:rPr>
        <w:t>po zaključku del na lastne stroške sanirati, rekonstruirati oziroma vzpostaviti v prvotno stanje vsa zemljišča, objekte in naprave, ki so bili poškodovani ali prizadeti zaradi izvajanja del.</w:t>
      </w:r>
    </w:p>
    <w:p w14:paraId="1F8D10FE" w14:textId="77777777" w:rsidR="00327D45" w:rsidRPr="005F02D9" w:rsidRDefault="00327D45" w:rsidP="005F02D9">
      <w:pPr>
        <w:ind w:right="567"/>
        <w:rPr>
          <w:rFonts w:ascii="Arial" w:hAnsi="Arial" w:cs="Arial"/>
          <w:bCs/>
        </w:rPr>
      </w:pPr>
    </w:p>
    <w:p w14:paraId="51ECECC0" w14:textId="4430CF4A" w:rsidR="00327D45" w:rsidRPr="005F02D9" w:rsidRDefault="00327D45" w:rsidP="005F02D9">
      <w:pPr>
        <w:ind w:right="567"/>
        <w:rPr>
          <w:rFonts w:ascii="Arial" w:hAnsi="Arial" w:cs="Arial"/>
          <w:bCs/>
        </w:rPr>
      </w:pPr>
      <w:r w:rsidRPr="00327D45">
        <w:rPr>
          <w:rFonts w:ascii="Arial" w:hAnsi="Arial" w:cs="Arial"/>
          <w:bCs/>
        </w:rPr>
        <w:t>Izvajalec nosi polno odškodninsko odgovornost za vso škodo, ki bi nastala na obstoječi komunalni, energetski ali drugi infrastrukturi, napravah, objektih ali tretjim osebam zaradi izvajanja del po tej pogodbi. Vsi stroški, povezani z ukrepi iz tega člena, vključno s stroški morebitnih sanacij, so vključeni v pogodbeno vrednost.</w:t>
      </w:r>
    </w:p>
    <w:p w14:paraId="2ECBA3A9" w14:textId="77777777" w:rsidR="005F02D9" w:rsidRPr="005F02D9" w:rsidRDefault="005F02D9" w:rsidP="005F02D9">
      <w:pPr>
        <w:ind w:right="567"/>
        <w:rPr>
          <w:rFonts w:ascii="Arial" w:hAnsi="Arial" w:cs="Arial"/>
          <w:bCs/>
        </w:rPr>
      </w:pPr>
    </w:p>
    <w:p w14:paraId="54CAE43E" w14:textId="32F78AB0" w:rsidR="005F02D9" w:rsidRPr="005F02D9" w:rsidRDefault="005F02D9" w:rsidP="005F02D9">
      <w:pPr>
        <w:ind w:right="567"/>
        <w:jc w:val="center"/>
        <w:rPr>
          <w:rFonts w:ascii="Arial" w:hAnsi="Arial" w:cs="Arial"/>
          <w:b/>
        </w:rPr>
      </w:pPr>
      <w:r w:rsidRPr="005F02D9">
        <w:rPr>
          <w:rFonts w:ascii="Arial" w:hAnsi="Arial" w:cs="Arial"/>
          <w:b/>
        </w:rPr>
        <w:t>1</w:t>
      </w:r>
      <w:r>
        <w:rPr>
          <w:rFonts w:ascii="Arial" w:hAnsi="Arial" w:cs="Arial"/>
          <w:b/>
        </w:rPr>
        <w:t>2</w:t>
      </w:r>
      <w:r w:rsidRPr="005F02D9">
        <w:rPr>
          <w:rFonts w:ascii="Arial" w:hAnsi="Arial" w:cs="Arial"/>
          <w:b/>
        </w:rPr>
        <w:t>. člen</w:t>
      </w:r>
    </w:p>
    <w:p w14:paraId="0CA73B79" w14:textId="77777777" w:rsidR="005F02D9" w:rsidRPr="005F02D9" w:rsidRDefault="005F02D9" w:rsidP="005F02D9">
      <w:pPr>
        <w:jc w:val="center"/>
        <w:rPr>
          <w:rFonts w:ascii="Arial" w:hAnsi="Arial" w:cs="Arial"/>
          <w:bCs/>
        </w:rPr>
      </w:pPr>
      <w:r w:rsidRPr="005F02D9">
        <w:rPr>
          <w:rFonts w:ascii="Arial" w:hAnsi="Arial" w:cs="Arial"/>
          <w:bCs/>
        </w:rPr>
        <w:t>(Druge obveznosti izvajalca)</w:t>
      </w:r>
    </w:p>
    <w:p w14:paraId="37D02E5A" w14:textId="77777777" w:rsidR="005F02D9" w:rsidRPr="005F02D9" w:rsidRDefault="005F02D9" w:rsidP="005F02D9">
      <w:pPr>
        <w:rPr>
          <w:rFonts w:ascii="Arial" w:hAnsi="Arial" w:cs="Arial"/>
          <w:bCs/>
        </w:rPr>
      </w:pPr>
    </w:p>
    <w:p w14:paraId="06A13F1E" w14:textId="5B8C7E25" w:rsidR="005F02D9" w:rsidRPr="005F02D9" w:rsidRDefault="005F02D9" w:rsidP="005F02D9">
      <w:pPr>
        <w:rPr>
          <w:rFonts w:ascii="Arial" w:hAnsi="Arial" w:cs="Arial"/>
          <w:bCs/>
        </w:rPr>
      </w:pPr>
      <w:r w:rsidRPr="005F02D9">
        <w:rPr>
          <w:rFonts w:ascii="Arial" w:hAnsi="Arial" w:cs="Arial"/>
          <w:bCs/>
        </w:rPr>
        <w:t>Izvajalec se s podpisom te pogodbe izrecno zavezuje in jamči, da bo izpolnjeval naslednje obveznosti:</w:t>
      </w:r>
    </w:p>
    <w:p w14:paraId="72FF112D" w14:textId="77777777" w:rsidR="005F02D9" w:rsidRPr="005F02D9" w:rsidRDefault="005F02D9" w:rsidP="005F02D9">
      <w:pPr>
        <w:numPr>
          <w:ilvl w:val="0"/>
          <w:numId w:val="145"/>
        </w:numPr>
        <w:rPr>
          <w:rFonts w:ascii="Arial" w:hAnsi="Arial" w:cs="Arial"/>
          <w:bCs/>
        </w:rPr>
      </w:pPr>
      <w:r w:rsidRPr="005F02D9">
        <w:rPr>
          <w:rFonts w:ascii="Arial" w:hAnsi="Arial" w:cs="Arial"/>
          <w:bCs/>
        </w:rPr>
        <w:t>Varstvo pri delu, varstvo okolja in požarna varnost: Izvajalec je dolžan med izvajanjem pogodbenih del na lastne stroške zagotoviti in dosledno izvajati vse predpisane ukrepe varstva pri delu, varstva okolja in varstva pred požarom v skladu z veljavno zakonodajo. Za kakršnekoli posledice, škodo ali sankcije, ki bi nastale zaradi opustitve ali neustreznega izvajanja teh ukrepov, nosi izvajalec polno materialno in odškodninsko odgovornost. V primeru hujših kršitev predpisov o varstvu pri delu ima naročnik pravico izvajalca ali njegove delavce nemudoma odstraniti z delovišča do odprave nepravilnosti.</w:t>
      </w:r>
    </w:p>
    <w:p w14:paraId="3E42DCCA" w14:textId="77777777" w:rsidR="005F02D9" w:rsidRPr="005F02D9" w:rsidRDefault="005F02D9" w:rsidP="005F02D9">
      <w:pPr>
        <w:numPr>
          <w:ilvl w:val="0"/>
          <w:numId w:val="145"/>
        </w:numPr>
        <w:rPr>
          <w:rFonts w:ascii="Arial" w:hAnsi="Arial" w:cs="Arial"/>
          <w:bCs/>
        </w:rPr>
      </w:pPr>
      <w:r w:rsidRPr="005F02D9">
        <w:rPr>
          <w:rFonts w:ascii="Arial" w:hAnsi="Arial" w:cs="Arial"/>
          <w:bCs/>
        </w:rPr>
        <w:t>Ravnanje z gradbenimi odpadki: Izvajalec se zavezuje, da bo z vsemi gradbenimi odpadki, ki nastanejo pri izvajanju del, ravnal v skladu z Uredbo o ravnanju z odpadki, ki nastanejo pri gradbenih delih (Ur. l. RS, št. 34/08), drugimi veljavnimi okoljevarstvenimi predpisi in Načrtom gospodarjenja z gradbenimi odpadki. Vse nastale gradbene odpadke je dolžan oddati pooblaščenemu zbiralcu gradbenih odpadkov in o tem na zahtevo naročnika predložiti ustrezna dokazila.</w:t>
      </w:r>
    </w:p>
    <w:p w14:paraId="261D0B86" w14:textId="77777777" w:rsidR="005F02D9" w:rsidRPr="005F02D9" w:rsidRDefault="005F02D9" w:rsidP="005F02D9">
      <w:pPr>
        <w:numPr>
          <w:ilvl w:val="0"/>
          <w:numId w:val="145"/>
        </w:numPr>
        <w:rPr>
          <w:rFonts w:ascii="Arial" w:hAnsi="Arial" w:cs="Arial"/>
          <w:bCs/>
        </w:rPr>
      </w:pPr>
      <w:r w:rsidRPr="005F02D9">
        <w:rPr>
          <w:rFonts w:ascii="Arial" w:hAnsi="Arial" w:cs="Arial"/>
          <w:bCs/>
        </w:rPr>
        <w:lastRenderedPageBreak/>
        <w:t>Sodelovanje s podizvajalci: Izvajalec je dolžan pogodbena dela izvesti z lastnimi viri in s podizvajalci, ki jih je nominiral v svoji ponudbi, ki je sestavni del te pogodbe. Zamenjava podizvajalca ali vključitev novega podizvajalca med izvedbo pogodbe je mogoča le po predhodnem pisnem soglasju naročnika. Naročnik izda soglasje pod pogojem, da novi podizvajalec izpolnjuje vse pogoje, ki so bili za podizvajalce določeni v dokumentaciji v zvezi z oddajo javnega naročila. Izvajalec mora vlogo za zamenjavo podizvajalca podati v pisni obliki in ji priložiti vsa zahtevana dokazila.</w:t>
      </w:r>
    </w:p>
    <w:p w14:paraId="1C44E9A3" w14:textId="4C13A49F" w:rsidR="00327D45" w:rsidRPr="005F02D9" w:rsidRDefault="005F02D9" w:rsidP="005F02D9">
      <w:pPr>
        <w:numPr>
          <w:ilvl w:val="0"/>
          <w:numId w:val="145"/>
        </w:numPr>
        <w:rPr>
          <w:rFonts w:ascii="Arial" w:hAnsi="Arial" w:cs="Arial"/>
          <w:bCs/>
        </w:rPr>
      </w:pPr>
      <w:r w:rsidRPr="005F02D9">
        <w:rPr>
          <w:rFonts w:ascii="Arial" w:hAnsi="Arial" w:cs="Arial"/>
          <w:bCs/>
        </w:rPr>
        <w:t>Obveščanje o insolventnosti: Izvajalec je dolžan naročnika nemudoma, najkasneje pa v treh (3) delovnih dneh, pisno obvestiti o začetku postopka zaradi insolventnosti, postopka prisilne poravnave ali stečajnega postopka, ki bi bil uveden zoper njega.</w:t>
      </w:r>
    </w:p>
    <w:p w14:paraId="1F4CF302" w14:textId="77777777" w:rsidR="00327D45" w:rsidRPr="005F02D9" w:rsidRDefault="00327D45" w:rsidP="005F02D9">
      <w:pPr>
        <w:ind w:right="567"/>
        <w:rPr>
          <w:rFonts w:ascii="Arial" w:hAnsi="Arial" w:cs="Arial"/>
          <w:b/>
        </w:rPr>
      </w:pPr>
    </w:p>
    <w:p w14:paraId="7C4977E3" w14:textId="70FB0C28" w:rsidR="00591F3E" w:rsidRPr="005F02D9" w:rsidRDefault="00854FFB" w:rsidP="005F02D9">
      <w:pPr>
        <w:rPr>
          <w:rFonts w:ascii="Arial" w:hAnsi="Arial" w:cs="Arial"/>
          <w:b/>
          <w:iCs/>
        </w:rPr>
      </w:pPr>
      <w:bookmarkStart w:id="3" w:name="_Hlk67576380"/>
      <w:bookmarkStart w:id="4" w:name="_Hlk159935572"/>
      <w:bookmarkEnd w:id="0"/>
      <w:r w:rsidRPr="005F02D9">
        <w:rPr>
          <w:rFonts w:ascii="Arial" w:hAnsi="Arial" w:cs="Arial"/>
          <w:b/>
          <w:iCs/>
        </w:rPr>
        <w:t>KONČNE DOLOČBE</w:t>
      </w:r>
      <w:bookmarkStart w:id="5" w:name="_Hlk67576503"/>
      <w:bookmarkEnd w:id="3"/>
      <w:bookmarkEnd w:id="4"/>
    </w:p>
    <w:p w14:paraId="167D2929" w14:textId="6EFDFAFD" w:rsidR="0029721A" w:rsidRDefault="00F92D2F" w:rsidP="005F02D9">
      <w:pPr>
        <w:pStyle w:val="Odstavekseznama"/>
        <w:numPr>
          <w:ilvl w:val="0"/>
          <w:numId w:val="146"/>
        </w:numPr>
        <w:jc w:val="center"/>
        <w:rPr>
          <w:rFonts w:ascii="Arial" w:hAnsi="Arial" w:cs="Arial"/>
          <w:b/>
          <w:bCs/>
        </w:rPr>
      </w:pPr>
      <w:r>
        <w:rPr>
          <w:rFonts w:ascii="Arial" w:hAnsi="Arial" w:cs="Arial"/>
          <w:b/>
          <w:bCs/>
        </w:rPr>
        <w:t>č</w:t>
      </w:r>
      <w:r w:rsidR="0029721A" w:rsidRPr="005F02D9">
        <w:rPr>
          <w:rFonts w:ascii="Arial" w:hAnsi="Arial" w:cs="Arial"/>
          <w:b/>
          <w:bCs/>
        </w:rPr>
        <w:t>len</w:t>
      </w:r>
    </w:p>
    <w:p w14:paraId="476F1BBA" w14:textId="77777777" w:rsidR="00F92D2F" w:rsidRPr="00F92D2F" w:rsidRDefault="00F92D2F" w:rsidP="00F92D2F">
      <w:pPr>
        <w:jc w:val="center"/>
        <w:rPr>
          <w:rFonts w:ascii="Arial" w:hAnsi="Arial" w:cs="Arial"/>
        </w:rPr>
      </w:pPr>
      <w:r w:rsidRPr="00F92D2F">
        <w:rPr>
          <w:rFonts w:ascii="Arial" w:hAnsi="Arial" w:cs="Arial"/>
        </w:rPr>
        <w:t>(Uveljavitev in trajanje pogodbe)</w:t>
      </w:r>
    </w:p>
    <w:p w14:paraId="0D40CBAB" w14:textId="77777777" w:rsidR="00F92D2F" w:rsidRDefault="00F92D2F" w:rsidP="00F92D2F">
      <w:pPr>
        <w:rPr>
          <w:rFonts w:ascii="Arial" w:hAnsi="Arial" w:cs="Arial"/>
        </w:rPr>
      </w:pPr>
    </w:p>
    <w:p w14:paraId="0C878CE9" w14:textId="303C1D67" w:rsidR="00F92D2F" w:rsidRPr="00F92D2F" w:rsidRDefault="00F92D2F" w:rsidP="00F92D2F">
      <w:pPr>
        <w:rPr>
          <w:rFonts w:ascii="Arial" w:hAnsi="Arial" w:cs="Arial"/>
        </w:rPr>
      </w:pPr>
      <w:r w:rsidRPr="00F92D2F">
        <w:rPr>
          <w:rFonts w:ascii="Arial" w:hAnsi="Arial" w:cs="Arial"/>
        </w:rPr>
        <w:t>Ta pogodba stopi v veljavo z dnem, ko jo podpišeta obe pogodbeni stranki.</w:t>
      </w:r>
    </w:p>
    <w:p w14:paraId="272802F9" w14:textId="77777777" w:rsidR="00F92D2F" w:rsidRDefault="00F92D2F" w:rsidP="00F92D2F">
      <w:pPr>
        <w:rPr>
          <w:rFonts w:ascii="Arial" w:hAnsi="Arial" w:cs="Arial"/>
        </w:rPr>
      </w:pPr>
    </w:p>
    <w:p w14:paraId="47356E0F" w14:textId="047C146B" w:rsidR="00F92D2F" w:rsidRPr="00F92D2F" w:rsidRDefault="00F92D2F" w:rsidP="00F92D2F">
      <w:pPr>
        <w:rPr>
          <w:rFonts w:ascii="Arial" w:hAnsi="Arial" w:cs="Arial"/>
        </w:rPr>
      </w:pPr>
      <w:r w:rsidRPr="00F92D2F">
        <w:rPr>
          <w:rFonts w:ascii="Arial" w:hAnsi="Arial" w:cs="Arial"/>
        </w:rPr>
        <w:t>Pogodba je sklenjena za določen čas, in sicer do popolne izpolnitve vseh pogodbenih obveznosti s strani obeh pogodbenih strank, kar se ugotovi s podpisom končnega primopredajnega zapisnika in poravnavo vseh finančnih obveznosti.</w:t>
      </w:r>
    </w:p>
    <w:p w14:paraId="6D16A657" w14:textId="77777777" w:rsidR="00F92D2F" w:rsidRDefault="00F92D2F" w:rsidP="00F92D2F">
      <w:pPr>
        <w:rPr>
          <w:rFonts w:ascii="Arial" w:hAnsi="Arial" w:cs="Arial"/>
        </w:rPr>
      </w:pPr>
    </w:p>
    <w:p w14:paraId="67CBFDC1" w14:textId="009E646F" w:rsidR="00F92D2F" w:rsidRPr="00F92D2F" w:rsidRDefault="00F92D2F" w:rsidP="00F92D2F">
      <w:pPr>
        <w:rPr>
          <w:rFonts w:ascii="Arial" w:hAnsi="Arial" w:cs="Arial"/>
        </w:rPr>
      </w:pPr>
      <w:r w:rsidRPr="00F92D2F">
        <w:rPr>
          <w:rFonts w:ascii="Arial" w:hAnsi="Arial" w:cs="Arial"/>
        </w:rPr>
        <w:t xml:space="preserve">Predviden pričetek izvajanja del je </w:t>
      </w:r>
      <w:r>
        <w:rPr>
          <w:rFonts w:ascii="Arial" w:hAnsi="Arial" w:cs="Arial"/>
        </w:rPr>
        <w:t>__________</w:t>
      </w:r>
      <w:r w:rsidRPr="00F92D2F">
        <w:rPr>
          <w:rFonts w:ascii="Arial" w:hAnsi="Arial" w:cs="Arial"/>
        </w:rPr>
        <w:t>. Dejanski pričetek del se določi z uvedbo izvajalca v delo s strani naročnika v skladu s 4. členom te pogodbe.</w:t>
      </w:r>
    </w:p>
    <w:p w14:paraId="1F59AA62" w14:textId="77777777" w:rsidR="00F92D2F" w:rsidRDefault="00F92D2F" w:rsidP="00F92D2F">
      <w:pPr>
        <w:rPr>
          <w:rFonts w:ascii="Arial" w:hAnsi="Arial" w:cs="Arial"/>
          <w:b/>
          <w:bCs/>
        </w:rPr>
      </w:pPr>
    </w:p>
    <w:p w14:paraId="2D29C495" w14:textId="40401520" w:rsidR="00F92D2F" w:rsidRPr="00F92D2F" w:rsidRDefault="00F92D2F" w:rsidP="00F92D2F">
      <w:pPr>
        <w:pStyle w:val="Odstavekseznama"/>
        <w:numPr>
          <w:ilvl w:val="0"/>
          <w:numId w:val="146"/>
        </w:numPr>
        <w:jc w:val="center"/>
        <w:rPr>
          <w:rFonts w:ascii="Arial" w:hAnsi="Arial" w:cs="Arial"/>
          <w:b/>
          <w:bCs/>
        </w:rPr>
      </w:pPr>
      <w:r>
        <w:rPr>
          <w:rFonts w:ascii="Arial" w:hAnsi="Arial" w:cs="Arial"/>
          <w:b/>
          <w:bCs/>
        </w:rPr>
        <w:t>člen</w:t>
      </w:r>
    </w:p>
    <w:p w14:paraId="0A2F6590" w14:textId="77777777" w:rsidR="00F92D2F" w:rsidRPr="00F92D2F" w:rsidRDefault="00F92D2F" w:rsidP="00F92D2F">
      <w:pPr>
        <w:jc w:val="center"/>
        <w:rPr>
          <w:rFonts w:ascii="Arial" w:hAnsi="Arial" w:cs="Arial"/>
        </w:rPr>
      </w:pPr>
      <w:r w:rsidRPr="00F92D2F">
        <w:rPr>
          <w:rFonts w:ascii="Arial" w:hAnsi="Arial" w:cs="Arial"/>
        </w:rPr>
        <w:t>(Prenehanje pogodbe)</w:t>
      </w:r>
    </w:p>
    <w:p w14:paraId="08EACD01" w14:textId="77777777" w:rsidR="00F92D2F" w:rsidRDefault="00F92D2F" w:rsidP="00F92D2F">
      <w:pPr>
        <w:rPr>
          <w:rFonts w:ascii="Arial" w:hAnsi="Arial" w:cs="Arial"/>
        </w:rPr>
      </w:pPr>
    </w:p>
    <w:p w14:paraId="57580899" w14:textId="5A0B91F2" w:rsidR="00F92D2F" w:rsidRPr="00F92D2F" w:rsidRDefault="00F92D2F" w:rsidP="00F92D2F">
      <w:pPr>
        <w:rPr>
          <w:rFonts w:ascii="Arial" w:hAnsi="Arial" w:cs="Arial"/>
        </w:rPr>
      </w:pPr>
      <w:r w:rsidRPr="00F92D2F">
        <w:rPr>
          <w:rFonts w:ascii="Arial" w:hAnsi="Arial" w:cs="Arial"/>
        </w:rPr>
        <w:t>Pogodba redno preneha veljati z izpolnitvijo vseh pogodbenih obveznosti obeh strank.</w:t>
      </w:r>
    </w:p>
    <w:p w14:paraId="5E3409AC" w14:textId="77777777" w:rsidR="00F92D2F" w:rsidRDefault="00F92D2F" w:rsidP="00F92D2F">
      <w:pPr>
        <w:rPr>
          <w:rFonts w:ascii="Arial" w:hAnsi="Arial" w:cs="Arial"/>
        </w:rPr>
      </w:pPr>
    </w:p>
    <w:p w14:paraId="674EB3C4" w14:textId="2AB3708F" w:rsidR="00F92D2F" w:rsidRPr="00F92D2F" w:rsidRDefault="00F92D2F" w:rsidP="00F92D2F">
      <w:pPr>
        <w:rPr>
          <w:rFonts w:ascii="Arial" w:hAnsi="Arial" w:cs="Arial"/>
        </w:rPr>
      </w:pPr>
      <w:r w:rsidRPr="00F92D2F">
        <w:rPr>
          <w:rFonts w:ascii="Arial" w:hAnsi="Arial" w:cs="Arial"/>
        </w:rPr>
        <w:t>Pogodbeni stranki lahko predčasno odstopita od te pogodbe iz razlogov in pod pogoji, ki so za odstop od Okvirnega sporazuma določeni v Okvirne</w:t>
      </w:r>
      <w:r>
        <w:rPr>
          <w:rFonts w:ascii="Arial" w:hAnsi="Arial" w:cs="Arial"/>
        </w:rPr>
        <w:t>m</w:t>
      </w:r>
      <w:r w:rsidRPr="00F92D2F">
        <w:rPr>
          <w:rFonts w:ascii="Arial" w:hAnsi="Arial" w:cs="Arial"/>
        </w:rPr>
        <w:t xml:space="preserve"> sporazum</w:t>
      </w:r>
      <w:r>
        <w:rPr>
          <w:rFonts w:ascii="Arial" w:hAnsi="Arial" w:cs="Arial"/>
        </w:rPr>
        <w:t>u</w:t>
      </w:r>
      <w:r w:rsidRPr="00F92D2F">
        <w:rPr>
          <w:rFonts w:ascii="Arial" w:hAnsi="Arial" w:cs="Arial"/>
        </w:rPr>
        <w:t>, naveden</w:t>
      </w:r>
      <w:r>
        <w:rPr>
          <w:rFonts w:ascii="Arial" w:hAnsi="Arial" w:cs="Arial"/>
        </w:rPr>
        <w:t>im</w:t>
      </w:r>
      <w:r w:rsidRPr="00F92D2F">
        <w:rPr>
          <w:rFonts w:ascii="Arial" w:hAnsi="Arial" w:cs="Arial"/>
        </w:rPr>
        <w:t xml:space="preserve"> v 1. členu te pogodbe.</w:t>
      </w:r>
    </w:p>
    <w:p w14:paraId="746B9410" w14:textId="77777777" w:rsidR="00F92D2F" w:rsidRDefault="00F92D2F" w:rsidP="00F92D2F">
      <w:pPr>
        <w:rPr>
          <w:rFonts w:ascii="Arial" w:hAnsi="Arial" w:cs="Arial"/>
        </w:rPr>
      </w:pPr>
    </w:p>
    <w:p w14:paraId="51534C68" w14:textId="7A92FFC8" w:rsidR="00F92D2F" w:rsidRPr="00F92D2F" w:rsidRDefault="00F92D2F" w:rsidP="00F92D2F">
      <w:pPr>
        <w:rPr>
          <w:rFonts w:ascii="Arial" w:hAnsi="Arial" w:cs="Arial"/>
        </w:rPr>
      </w:pPr>
      <w:r w:rsidRPr="00F92D2F">
        <w:rPr>
          <w:rFonts w:ascii="Arial" w:hAnsi="Arial" w:cs="Arial"/>
        </w:rPr>
        <w:t>O odstopu od pogodbe mora odstopna stranka pisno obvestiti nasprotno stranko. V obvestilu mora navesti razlog za odstop in primeren dodatni rok za izpolnitev, če je ta glede na naravo kršitve potreben.</w:t>
      </w:r>
    </w:p>
    <w:p w14:paraId="78EF33EC" w14:textId="77777777" w:rsidR="00F92D2F" w:rsidRDefault="00F92D2F" w:rsidP="00F92D2F">
      <w:pPr>
        <w:jc w:val="center"/>
        <w:rPr>
          <w:rFonts w:ascii="Arial" w:hAnsi="Arial" w:cs="Arial"/>
          <w:b/>
          <w:bCs/>
        </w:rPr>
      </w:pPr>
    </w:p>
    <w:p w14:paraId="1E226FFD" w14:textId="33A6E625" w:rsidR="00F92D2F" w:rsidRPr="00F92D2F" w:rsidRDefault="00F92D2F" w:rsidP="00F92D2F">
      <w:pPr>
        <w:pStyle w:val="Odstavekseznama"/>
        <w:numPr>
          <w:ilvl w:val="0"/>
          <w:numId w:val="146"/>
        </w:numPr>
        <w:jc w:val="center"/>
        <w:rPr>
          <w:rFonts w:ascii="Arial" w:hAnsi="Arial" w:cs="Arial"/>
          <w:b/>
          <w:bCs/>
        </w:rPr>
      </w:pPr>
      <w:r w:rsidRPr="00F92D2F">
        <w:rPr>
          <w:rFonts w:ascii="Arial" w:hAnsi="Arial" w:cs="Arial"/>
          <w:b/>
          <w:bCs/>
        </w:rPr>
        <w:t>člen</w:t>
      </w:r>
    </w:p>
    <w:p w14:paraId="2A2EEC7E" w14:textId="77777777" w:rsidR="00F92D2F" w:rsidRPr="00F92D2F" w:rsidRDefault="00F92D2F" w:rsidP="00F92D2F">
      <w:pPr>
        <w:jc w:val="center"/>
        <w:rPr>
          <w:rFonts w:ascii="Arial" w:hAnsi="Arial" w:cs="Arial"/>
        </w:rPr>
      </w:pPr>
      <w:r w:rsidRPr="00F92D2F">
        <w:rPr>
          <w:rFonts w:ascii="Arial" w:hAnsi="Arial" w:cs="Arial"/>
        </w:rPr>
        <w:t>(Spremembe in dopolnitve)</w:t>
      </w:r>
    </w:p>
    <w:p w14:paraId="0BBC8169" w14:textId="77777777" w:rsidR="00F92D2F" w:rsidRDefault="00F92D2F" w:rsidP="00F92D2F">
      <w:pPr>
        <w:rPr>
          <w:rFonts w:ascii="Arial" w:hAnsi="Arial" w:cs="Arial"/>
        </w:rPr>
      </w:pPr>
    </w:p>
    <w:p w14:paraId="65335E5C" w14:textId="24D7F41B" w:rsidR="00F92D2F" w:rsidRPr="00F92D2F" w:rsidRDefault="00F92D2F" w:rsidP="00F92D2F">
      <w:pPr>
        <w:rPr>
          <w:rFonts w:ascii="Arial" w:hAnsi="Arial" w:cs="Arial"/>
        </w:rPr>
      </w:pPr>
      <w:r w:rsidRPr="00F92D2F">
        <w:rPr>
          <w:rFonts w:ascii="Arial" w:hAnsi="Arial" w:cs="Arial"/>
        </w:rPr>
        <w:t>Vse spremembe in dopolnitve te pogodbe so veljavne le, če so sklenjene v obliki pisnega dodatka (aneksa), ki ga podpišeta obe pogodbeni stranki.</w:t>
      </w:r>
    </w:p>
    <w:p w14:paraId="217E4B57" w14:textId="77777777" w:rsidR="00F92D2F" w:rsidRPr="00F92D2F" w:rsidRDefault="00F92D2F" w:rsidP="00F92D2F">
      <w:pPr>
        <w:rPr>
          <w:rFonts w:ascii="Arial" w:hAnsi="Arial" w:cs="Arial"/>
          <w:b/>
          <w:bCs/>
        </w:rPr>
      </w:pPr>
    </w:p>
    <w:p w14:paraId="35D8D3DA" w14:textId="5048BFB3" w:rsidR="00F92D2F" w:rsidRPr="005F02D9" w:rsidRDefault="00F92D2F" w:rsidP="005F02D9">
      <w:pPr>
        <w:pStyle w:val="Odstavekseznama"/>
        <w:numPr>
          <w:ilvl w:val="0"/>
          <w:numId w:val="146"/>
        </w:numPr>
        <w:jc w:val="center"/>
        <w:rPr>
          <w:rFonts w:ascii="Arial" w:hAnsi="Arial" w:cs="Arial"/>
          <w:b/>
          <w:bCs/>
        </w:rPr>
      </w:pPr>
      <w:r>
        <w:rPr>
          <w:rFonts w:ascii="Arial" w:hAnsi="Arial" w:cs="Arial"/>
          <w:b/>
          <w:bCs/>
        </w:rPr>
        <w:t>člen</w:t>
      </w:r>
    </w:p>
    <w:p w14:paraId="322F5FE4" w14:textId="407DD858" w:rsidR="00C44AF5" w:rsidRPr="005F02D9" w:rsidRDefault="00C44AF5" w:rsidP="005F02D9">
      <w:pPr>
        <w:ind w:left="360"/>
        <w:jc w:val="center"/>
        <w:rPr>
          <w:rFonts w:ascii="Arial" w:hAnsi="Arial" w:cs="Arial"/>
        </w:rPr>
      </w:pPr>
      <w:r w:rsidRPr="005F02D9">
        <w:rPr>
          <w:rFonts w:ascii="Arial" w:hAnsi="Arial" w:cs="Arial"/>
        </w:rPr>
        <w:t>(Število izvodov in veljavnost)</w:t>
      </w:r>
    </w:p>
    <w:p w14:paraId="4382B321" w14:textId="77777777" w:rsidR="0029721A" w:rsidRPr="005F02D9" w:rsidRDefault="0029721A" w:rsidP="005F02D9">
      <w:pPr>
        <w:rPr>
          <w:rFonts w:ascii="Arial" w:hAnsi="Arial" w:cs="Arial"/>
        </w:rPr>
      </w:pPr>
    </w:p>
    <w:p w14:paraId="5E7E8C76" w14:textId="25D04F66" w:rsidR="00C44AF5" w:rsidRPr="005F02D9" w:rsidRDefault="00C44AF5" w:rsidP="005F02D9">
      <w:pPr>
        <w:rPr>
          <w:rFonts w:ascii="Arial" w:hAnsi="Arial" w:cs="Arial"/>
        </w:rPr>
      </w:pPr>
      <w:r w:rsidRPr="005F02D9">
        <w:rPr>
          <w:rFonts w:ascii="Arial" w:hAnsi="Arial" w:cs="Arial"/>
        </w:rPr>
        <w:t>Ta pogodba je sestavljena v dveh (2) enakih izvodih, od katerih vsaka pogodbena stranka prejme en (1) izvod.</w:t>
      </w:r>
    </w:p>
    <w:p w14:paraId="17C393D0" w14:textId="77777777" w:rsidR="0029721A" w:rsidRPr="005F02D9" w:rsidRDefault="0029721A" w:rsidP="005F02D9">
      <w:pPr>
        <w:rPr>
          <w:rFonts w:ascii="Arial" w:hAnsi="Arial" w:cs="Arial"/>
        </w:rPr>
      </w:pPr>
    </w:p>
    <w:p w14:paraId="37DF7484" w14:textId="3FDCE17F" w:rsidR="00C44AF5" w:rsidRPr="005F02D9" w:rsidRDefault="00C44AF5" w:rsidP="005F02D9">
      <w:pPr>
        <w:rPr>
          <w:rFonts w:ascii="Arial" w:hAnsi="Arial" w:cs="Arial"/>
        </w:rPr>
      </w:pPr>
      <w:r w:rsidRPr="005F02D9">
        <w:rPr>
          <w:rFonts w:ascii="Arial" w:hAnsi="Arial" w:cs="Arial"/>
        </w:rPr>
        <w:t>Pogodba začne veljati z dnem, ko jo podpišeta obe pogodbeni stranki.</w:t>
      </w:r>
    </w:p>
    <w:p w14:paraId="4D8A159D" w14:textId="456C00FA" w:rsidR="00391B19" w:rsidRPr="005F02D9" w:rsidRDefault="00391B19" w:rsidP="005F02D9">
      <w:pPr>
        <w:rPr>
          <w:rFonts w:ascii="Arial" w:hAnsi="Arial" w:cs="Arial"/>
        </w:rPr>
      </w:pPr>
    </w:p>
    <w:bookmarkEnd w:id="1"/>
    <w:p w14:paraId="5B6E4199" w14:textId="77777777" w:rsidR="00391B19" w:rsidRPr="005F02D9" w:rsidRDefault="00391B19" w:rsidP="005F02D9">
      <w:pPr>
        <w:rPr>
          <w:rFonts w:ascii="Arial" w:hAnsi="Arial" w:cs="Arial"/>
        </w:rPr>
      </w:pPr>
    </w:p>
    <w:p w14:paraId="3F1C518F" w14:textId="77777777" w:rsidR="006914E7" w:rsidRPr="005F02D9" w:rsidRDefault="006914E7" w:rsidP="005F02D9">
      <w:pPr>
        <w:rPr>
          <w:rFonts w:ascii="Arial" w:hAnsi="Arial" w:cs="Arial"/>
        </w:rPr>
      </w:pPr>
      <w:bookmarkStart w:id="6" w:name="_Hlk166493023"/>
      <w:r w:rsidRPr="005F02D9">
        <w:rPr>
          <w:rFonts w:ascii="Arial" w:hAnsi="Arial" w:cs="Arial"/>
        </w:rPr>
        <w:t>Datum: _______________</w:t>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t>Datum: _____________</w:t>
      </w:r>
    </w:p>
    <w:p w14:paraId="6E125F01" w14:textId="77777777" w:rsidR="006914E7" w:rsidRPr="005F02D9" w:rsidRDefault="006914E7" w:rsidP="005F02D9">
      <w:pPr>
        <w:rPr>
          <w:rFonts w:ascii="Arial" w:hAnsi="Arial" w:cs="Arial"/>
          <w:b/>
        </w:rPr>
      </w:pPr>
    </w:p>
    <w:p w14:paraId="51D3A3DF" w14:textId="71771706" w:rsidR="006914E7" w:rsidRPr="005F02D9" w:rsidRDefault="006914E7" w:rsidP="005F02D9">
      <w:pPr>
        <w:rPr>
          <w:rFonts w:ascii="Arial" w:hAnsi="Arial" w:cs="Arial"/>
          <w:b/>
        </w:rPr>
      </w:pPr>
      <w:r w:rsidRPr="005F02D9">
        <w:rPr>
          <w:rFonts w:ascii="Arial" w:hAnsi="Arial" w:cs="Arial"/>
          <w:b/>
        </w:rPr>
        <w:t>NAROČNIK:</w:t>
      </w:r>
      <w:r w:rsidRPr="005F02D9">
        <w:rPr>
          <w:rFonts w:ascii="Arial" w:hAnsi="Arial" w:cs="Arial"/>
          <w:b/>
        </w:rPr>
        <w:tab/>
      </w:r>
      <w:r w:rsidRPr="005F02D9">
        <w:rPr>
          <w:rFonts w:ascii="Arial" w:hAnsi="Arial" w:cs="Arial"/>
          <w:b/>
        </w:rPr>
        <w:tab/>
      </w:r>
      <w:r w:rsidRPr="005F02D9">
        <w:rPr>
          <w:rFonts w:ascii="Arial" w:hAnsi="Arial" w:cs="Arial"/>
          <w:b/>
        </w:rPr>
        <w:tab/>
      </w:r>
      <w:r w:rsidRPr="005F02D9">
        <w:rPr>
          <w:rFonts w:ascii="Arial" w:hAnsi="Arial" w:cs="Arial"/>
          <w:b/>
        </w:rPr>
        <w:tab/>
      </w:r>
      <w:r w:rsidRPr="005F02D9">
        <w:rPr>
          <w:rFonts w:ascii="Arial" w:hAnsi="Arial" w:cs="Arial"/>
          <w:b/>
        </w:rPr>
        <w:tab/>
      </w:r>
      <w:r w:rsidRPr="005F02D9">
        <w:rPr>
          <w:rFonts w:ascii="Arial" w:hAnsi="Arial" w:cs="Arial"/>
          <w:b/>
        </w:rPr>
        <w:tab/>
      </w:r>
      <w:r w:rsidR="00B34919" w:rsidRPr="005F02D9">
        <w:rPr>
          <w:rFonts w:ascii="Arial" w:hAnsi="Arial" w:cs="Arial"/>
          <w:b/>
        </w:rPr>
        <w:tab/>
      </w:r>
      <w:r w:rsidR="00D113B2" w:rsidRPr="005F02D9">
        <w:rPr>
          <w:rFonts w:ascii="Arial" w:hAnsi="Arial" w:cs="Arial"/>
          <w:b/>
        </w:rPr>
        <w:t>IZVAJALEC</w:t>
      </w:r>
      <w:r w:rsidRPr="005F02D9">
        <w:rPr>
          <w:rFonts w:ascii="Arial" w:hAnsi="Arial" w:cs="Arial"/>
          <w:b/>
        </w:rPr>
        <w:t>:</w:t>
      </w:r>
    </w:p>
    <w:p w14:paraId="3F427B40" w14:textId="77777777" w:rsidR="006914E7" w:rsidRPr="005F02D9" w:rsidRDefault="006914E7" w:rsidP="005F02D9">
      <w:pPr>
        <w:rPr>
          <w:rFonts w:ascii="Arial" w:hAnsi="Arial" w:cs="Arial"/>
        </w:rPr>
      </w:pPr>
      <w:r w:rsidRPr="005F02D9">
        <w:rPr>
          <w:rFonts w:ascii="Arial" w:hAnsi="Arial" w:cs="Arial"/>
        </w:rPr>
        <w:t>Komunala Slovenj Gradec d.o.o.</w:t>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p>
    <w:p w14:paraId="747F2CE6" w14:textId="77777777" w:rsidR="006914E7" w:rsidRPr="005F02D9" w:rsidRDefault="006914E7" w:rsidP="005F02D9">
      <w:pPr>
        <w:rPr>
          <w:rFonts w:ascii="Arial" w:hAnsi="Arial" w:cs="Arial"/>
        </w:rPr>
      </w:pPr>
      <w:r w:rsidRPr="005F02D9">
        <w:rPr>
          <w:rFonts w:ascii="Arial" w:hAnsi="Arial" w:cs="Arial"/>
        </w:rPr>
        <w:t>Direktor:</w:t>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t>Direktor:</w:t>
      </w:r>
    </w:p>
    <w:p w14:paraId="4DEA6DE9" w14:textId="3E53205C" w:rsidR="006914E7" w:rsidRPr="005F02D9" w:rsidRDefault="00701B79" w:rsidP="005F02D9">
      <w:pPr>
        <w:rPr>
          <w:rFonts w:ascii="Arial" w:hAnsi="Arial" w:cs="Arial"/>
        </w:rPr>
      </w:pPr>
      <w:r w:rsidRPr="005F02D9">
        <w:rPr>
          <w:rFonts w:ascii="Arial" w:hAnsi="Arial" w:cs="Arial"/>
        </w:rPr>
        <w:t>mag. Boris Balant</w:t>
      </w:r>
      <w:r w:rsidR="006914E7" w:rsidRPr="005F02D9">
        <w:rPr>
          <w:rFonts w:ascii="Arial" w:hAnsi="Arial" w:cs="Arial"/>
        </w:rPr>
        <w:tab/>
      </w:r>
      <w:r w:rsidR="006914E7" w:rsidRPr="005F02D9">
        <w:rPr>
          <w:rFonts w:ascii="Arial" w:hAnsi="Arial" w:cs="Arial"/>
        </w:rPr>
        <w:tab/>
      </w:r>
      <w:r w:rsidR="006914E7" w:rsidRPr="005F02D9">
        <w:rPr>
          <w:rFonts w:ascii="Arial" w:hAnsi="Arial" w:cs="Arial"/>
        </w:rPr>
        <w:tab/>
      </w:r>
      <w:r w:rsidR="006914E7" w:rsidRPr="005F02D9">
        <w:rPr>
          <w:rFonts w:ascii="Arial" w:hAnsi="Arial" w:cs="Arial"/>
        </w:rPr>
        <w:tab/>
      </w:r>
      <w:r w:rsidR="006914E7" w:rsidRPr="005F02D9">
        <w:rPr>
          <w:rFonts w:ascii="Arial" w:hAnsi="Arial" w:cs="Arial"/>
        </w:rPr>
        <w:tab/>
      </w:r>
      <w:r w:rsidR="006914E7" w:rsidRPr="005F02D9">
        <w:rPr>
          <w:rFonts w:ascii="Arial" w:hAnsi="Arial" w:cs="Arial"/>
        </w:rPr>
        <w:tab/>
      </w:r>
    </w:p>
    <w:p w14:paraId="35877550" w14:textId="77777777" w:rsidR="006914E7" w:rsidRPr="005F02D9" w:rsidRDefault="006914E7" w:rsidP="005F02D9">
      <w:pPr>
        <w:rPr>
          <w:rFonts w:ascii="Arial" w:hAnsi="Arial" w:cs="Arial"/>
        </w:rPr>
      </w:pPr>
    </w:p>
    <w:p w14:paraId="28AC4698" w14:textId="77777777" w:rsidR="006914E7" w:rsidRPr="005F02D9" w:rsidRDefault="006914E7" w:rsidP="005F02D9">
      <w:pPr>
        <w:rPr>
          <w:rFonts w:ascii="Arial" w:hAnsi="Arial" w:cs="Arial"/>
        </w:rPr>
      </w:pPr>
      <w:r w:rsidRPr="005F02D9">
        <w:rPr>
          <w:rFonts w:ascii="Arial" w:hAnsi="Arial" w:cs="Arial"/>
        </w:rPr>
        <w:t>________________________</w:t>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t>____________________________</w:t>
      </w:r>
    </w:p>
    <w:p w14:paraId="410173D3" w14:textId="7890D722" w:rsidR="00F92D2F" w:rsidRPr="005F02D9" w:rsidRDefault="006914E7" w:rsidP="005F02D9">
      <w:pPr>
        <w:rPr>
          <w:rFonts w:ascii="Arial" w:hAnsi="Arial" w:cs="Arial"/>
        </w:rPr>
      </w:pPr>
      <w:r w:rsidRPr="005F02D9">
        <w:rPr>
          <w:rFonts w:ascii="Arial" w:hAnsi="Arial" w:cs="Arial"/>
        </w:rPr>
        <w:tab/>
        <w:t>(žig in podpis)</w:t>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r>
      <w:r w:rsidRPr="005F02D9">
        <w:rPr>
          <w:rFonts w:ascii="Arial" w:hAnsi="Arial" w:cs="Arial"/>
        </w:rPr>
        <w:tab/>
        <w:t>(žig in podpis)</w:t>
      </w:r>
      <w:bookmarkEnd w:id="5"/>
      <w:bookmarkEnd w:id="6"/>
    </w:p>
    <w:p w14:paraId="71164323" w14:textId="77777777" w:rsidR="00391B19" w:rsidRPr="005F02D9" w:rsidRDefault="00391B19" w:rsidP="005F02D9">
      <w:pPr>
        <w:rPr>
          <w:rFonts w:ascii="Arial" w:hAnsi="Arial" w:cs="Arial"/>
        </w:rPr>
      </w:pPr>
    </w:p>
    <w:p w14:paraId="688B6B2E" w14:textId="26496BA8" w:rsidR="002F5614" w:rsidRPr="005F02D9" w:rsidRDefault="00C05943" w:rsidP="005F02D9">
      <w:pPr>
        <w:rPr>
          <w:rFonts w:ascii="Arial" w:hAnsi="Arial" w:cs="Arial"/>
          <w:bCs/>
        </w:rPr>
      </w:pPr>
      <w:bookmarkStart w:id="7" w:name="_Hlk208471427"/>
      <w:r w:rsidRPr="005F02D9">
        <w:rPr>
          <w:rFonts w:ascii="Arial" w:hAnsi="Arial" w:cs="Arial"/>
          <w:b/>
        </w:rPr>
        <w:t xml:space="preserve">Opomba: </w:t>
      </w:r>
      <w:r w:rsidRPr="005F02D9">
        <w:rPr>
          <w:rFonts w:ascii="Arial" w:hAnsi="Arial" w:cs="Arial"/>
          <w:bCs/>
        </w:rPr>
        <w:t>Z oddajo ponudbe se ponudnik</w:t>
      </w:r>
      <w:r w:rsidR="00D63495" w:rsidRPr="005F02D9">
        <w:rPr>
          <w:rFonts w:ascii="Arial" w:hAnsi="Arial" w:cs="Arial"/>
          <w:bCs/>
        </w:rPr>
        <w:t>/izvajalec</w:t>
      </w:r>
      <w:r w:rsidRPr="005F02D9">
        <w:rPr>
          <w:rFonts w:ascii="Arial" w:hAnsi="Arial" w:cs="Arial"/>
          <w:bCs/>
        </w:rPr>
        <w:t xml:space="preserve"> strinja z vzorcem</w:t>
      </w:r>
      <w:r w:rsidR="00820EF4" w:rsidRPr="005F02D9">
        <w:rPr>
          <w:rFonts w:ascii="Arial" w:hAnsi="Arial" w:cs="Arial"/>
          <w:bCs/>
        </w:rPr>
        <w:t xml:space="preserve"> </w:t>
      </w:r>
      <w:r w:rsidR="005B3E4A" w:rsidRPr="005F02D9">
        <w:rPr>
          <w:rFonts w:ascii="Arial" w:hAnsi="Arial" w:cs="Arial"/>
          <w:bCs/>
        </w:rPr>
        <w:t>pogodbe.</w:t>
      </w:r>
    </w:p>
    <w:p w14:paraId="6D806DD6" w14:textId="2410DBC7" w:rsidR="00122431" w:rsidRPr="005F02D9" w:rsidRDefault="00122431" w:rsidP="005F02D9">
      <w:pPr>
        <w:rPr>
          <w:rFonts w:ascii="Arial" w:hAnsi="Arial" w:cs="Arial"/>
          <w:b/>
        </w:rPr>
      </w:pPr>
      <w:bookmarkStart w:id="8" w:name="_Hlk67578349"/>
      <w:bookmarkEnd w:id="7"/>
    </w:p>
    <w:p w14:paraId="16E29F27" w14:textId="77777777" w:rsidR="00D113B2" w:rsidRDefault="00D113B2" w:rsidP="005F02D9">
      <w:pPr>
        <w:rPr>
          <w:rFonts w:ascii="Arial" w:hAnsi="Arial" w:cs="Arial"/>
          <w:b/>
          <w:color w:val="EE0000"/>
        </w:rPr>
      </w:pPr>
    </w:p>
    <w:p w14:paraId="3AF1BA63" w14:textId="77777777" w:rsidR="005F02D9" w:rsidRDefault="005F02D9" w:rsidP="005F02D9">
      <w:pPr>
        <w:rPr>
          <w:rFonts w:ascii="Arial" w:hAnsi="Arial" w:cs="Arial"/>
          <w:b/>
          <w:color w:val="EE0000"/>
        </w:rPr>
      </w:pPr>
    </w:p>
    <w:p w14:paraId="09FF547D" w14:textId="77777777" w:rsidR="005F02D9" w:rsidRPr="005F02D9" w:rsidRDefault="005F02D9" w:rsidP="005F02D9">
      <w:pPr>
        <w:rPr>
          <w:rFonts w:ascii="Arial" w:hAnsi="Arial" w:cs="Arial"/>
          <w:b/>
          <w:color w:val="EE0000"/>
        </w:rPr>
      </w:pPr>
    </w:p>
    <w:p w14:paraId="6B0544FC" w14:textId="77777777" w:rsidR="00D113B2" w:rsidRPr="005F02D9" w:rsidRDefault="00D113B2" w:rsidP="005F02D9">
      <w:pPr>
        <w:rPr>
          <w:rFonts w:ascii="Arial" w:hAnsi="Arial" w:cs="Arial"/>
          <w:b/>
          <w:color w:val="EE0000"/>
        </w:rPr>
      </w:pPr>
    </w:p>
    <w:p w14:paraId="45BA0B07" w14:textId="77777777" w:rsidR="00D113B2" w:rsidRPr="005F02D9" w:rsidRDefault="00D113B2" w:rsidP="005F02D9">
      <w:pPr>
        <w:rPr>
          <w:rFonts w:ascii="Arial" w:hAnsi="Arial" w:cs="Arial"/>
          <w:b/>
        </w:rPr>
      </w:pPr>
    </w:p>
    <w:p w14:paraId="76E3568A" w14:textId="77777777" w:rsidR="00D113B2" w:rsidRPr="005F02D9" w:rsidRDefault="00D113B2" w:rsidP="005F02D9">
      <w:pPr>
        <w:jc w:val="left"/>
        <w:rPr>
          <w:rFonts w:ascii="Arial" w:hAnsi="Arial" w:cs="Arial"/>
          <w:b/>
          <w:highlight w:val="yellow"/>
        </w:rPr>
      </w:pPr>
      <w:r w:rsidRPr="005F02D9">
        <w:rPr>
          <w:rFonts w:ascii="Arial" w:hAnsi="Arial" w:cs="Arial"/>
          <w:b/>
        </w:rPr>
        <w:t xml:space="preserve">PRILOGA ŠT. 1 </w:t>
      </w:r>
    </w:p>
    <w:p w14:paraId="0A7BD81C" w14:textId="77777777" w:rsidR="00D113B2" w:rsidRPr="005F02D9" w:rsidRDefault="00D113B2" w:rsidP="005F02D9">
      <w:pPr>
        <w:jc w:val="center"/>
        <w:rPr>
          <w:rFonts w:ascii="Arial" w:hAnsi="Arial" w:cs="Arial"/>
          <w:b/>
          <w:highlight w:val="yellow"/>
        </w:rPr>
      </w:pPr>
      <w:r w:rsidRPr="005F02D9">
        <w:rPr>
          <w:rFonts w:ascii="Arial" w:hAnsi="Arial" w:cs="Arial"/>
          <w:b/>
        </w:rPr>
        <w:t xml:space="preserve">SEZNAM PONUDNIKOV, KI JIM JE PRIZNANA SPOSOBNOST </w:t>
      </w:r>
    </w:p>
    <w:p w14:paraId="4C1E53E8" w14:textId="77777777" w:rsidR="00D113B2" w:rsidRPr="005F02D9" w:rsidRDefault="00D113B2" w:rsidP="005F02D9">
      <w:pPr>
        <w:jc w:val="left"/>
        <w:rPr>
          <w:rFonts w:ascii="Arial" w:hAnsi="Arial" w:cs="Arial"/>
          <w:b/>
        </w:rPr>
      </w:pPr>
    </w:p>
    <w:p w14:paraId="4285CBCA" w14:textId="77777777" w:rsidR="00D113B2" w:rsidRPr="005F02D9" w:rsidRDefault="00D113B2" w:rsidP="005F02D9">
      <w:pPr>
        <w:jc w:val="left"/>
        <w:rPr>
          <w:rFonts w:ascii="Arial" w:hAnsi="Arial" w:cs="Arial"/>
          <w:b/>
        </w:rPr>
      </w:pPr>
    </w:p>
    <w:tbl>
      <w:tblPr>
        <w:tblStyle w:val="Tabelamrea"/>
        <w:tblW w:w="0" w:type="auto"/>
        <w:tblLook w:val="04A0" w:firstRow="1" w:lastRow="0" w:firstColumn="1" w:lastColumn="0" w:noHBand="0" w:noVBand="1"/>
      </w:tblPr>
      <w:tblGrid>
        <w:gridCol w:w="832"/>
        <w:gridCol w:w="4125"/>
        <w:gridCol w:w="1350"/>
      </w:tblGrid>
      <w:tr w:rsidR="00D113B2" w:rsidRPr="005F02D9" w14:paraId="2B2495D9" w14:textId="77777777" w:rsidTr="005F2406">
        <w:tc>
          <w:tcPr>
            <w:tcW w:w="832" w:type="dxa"/>
          </w:tcPr>
          <w:p w14:paraId="21E7DC6D" w14:textId="77777777" w:rsidR="00D113B2" w:rsidRPr="005F02D9" w:rsidRDefault="00D113B2" w:rsidP="005F02D9">
            <w:pPr>
              <w:jc w:val="left"/>
              <w:rPr>
                <w:rFonts w:ascii="Arial" w:hAnsi="Arial" w:cs="Arial"/>
                <w:b/>
                <w:sz w:val="20"/>
                <w:szCs w:val="20"/>
              </w:rPr>
            </w:pPr>
            <w:proofErr w:type="spellStart"/>
            <w:r w:rsidRPr="005F02D9">
              <w:rPr>
                <w:rFonts w:ascii="Arial" w:hAnsi="Arial" w:cs="Arial"/>
                <w:b/>
                <w:sz w:val="20"/>
                <w:szCs w:val="20"/>
              </w:rPr>
              <w:t>zap</w:t>
            </w:r>
            <w:proofErr w:type="spellEnd"/>
            <w:r w:rsidRPr="005F02D9">
              <w:rPr>
                <w:rFonts w:ascii="Arial" w:hAnsi="Arial" w:cs="Arial"/>
                <w:b/>
                <w:sz w:val="20"/>
                <w:szCs w:val="20"/>
              </w:rPr>
              <w:t>. št.</w:t>
            </w:r>
          </w:p>
        </w:tc>
        <w:tc>
          <w:tcPr>
            <w:tcW w:w="4125" w:type="dxa"/>
          </w:tcPr>
          <w:p w14:paraId="5700057B" w14:textId="238DB1B9" w:rsidR="00D113B2" w:rsidRPr="005F02D9" w:rsidRDefault="00D113B2" w:rsidP="005F02D9">
            <w:pPr>
              <w:jc w:val="left"/>
              <w:rPr>
                <w:rFonts w:ascii="Arial" w:hAnsi="Arial" w:cs="Arial"/>
                <w:b/>
                <w:sz w:val="20"/>
                <w:szCs w:val="20"/>
              </w:rPr>
            </w:pPr>
            <w:r w:rsidRPr="005F02D9">
              <w:rPr>
                <w:rFonts w:ascii="Arial" w:hAnsi="Arial" w:cs="Arial"/>
                <w:b/>
                <w:sz w:val="20"/>
                <w:szCs w:val="20"/>
              </w:rPr>
              <w:t>Naziv sposobnega ponudnika</w:t>
            </w:r>
            <w:r w:rsidR="00D63495" w:rsidRPr="005F02D9">
              <w:rPr>
                <w:rFonts w:ascii="Arial" w:hAnsi="Arial" w:cs="Arial"/>
                <w:b/>
                <w:sz w:val="20"/>
                <w:szCs w:val="20"/>
              </w:rPr>
              <w:t xml:space="preserve"> (izvajalca)</w:t>
            </w:r>
          </w:p>
        </w:tc>
        <w:tc>
          <w:tcPr>
            <w:tcW w:w="283" w:type="dxa"/>
          </w:tcPr>
          <w:p w14:paraId="36DF2F41" w14:textId="73EF0A9B" w:rsidR="00D113B2" w:rsidRPr="005F02D9" w:rsidRDefault="00D113B2" w:rsidP="005F02D9">
            <w:pPr>
              <w:jc w:val="left"/>
              <w:rPr>
                <w:rFonts w:ascii="Arial" w:hAnsi="Arial" w:cs="Arial"/>
                <w:b/>
                <w:sz w:val="20"/>
                <w:szCs w:val="20"/>
              </w:rPr>
            </w:pPr>
            <w:r w:rsidRPr="005F02D9">
              <w:rPr>
                <w:rFonts w:ascii="Arial" w:hAnsi="Arial" w:cs="Arial"/>
                <w:b/>
                <w:sz w:val="20"/>
                <w:szCs w:val="20"/>
              </w:rPr>
              <w:t xml:space="preserve">Priznana sposobnost za sklop št. </w:t>
            </w:r>
          </w:p>
        </w:tc>
      </w:tr>
      <w:tr w:rsidR="00D113B2" w:rsidRPr="005F02D9" w14:paraId="6390C8ED" w14:textId="77777777" w:rsidTr="005F2406">
        <w:tc>
          <w:tcPr>
            <w:tcW w:w="832" w:type="dxa"/>
          </w:tcPr>
          <w:p w14:paraId="35957961"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1.</w:t>
            </w:r>
          </w:p>
        </w:tc>
        <w:tc>
          <w:tcPr>
            <w:tcW w:w="4125" w:type="dxa"/>
          </w:tcPr>
          <w:p w14:paraId="425E4605" w14:textId="77777777" w:rsidR="00D113B2" w:rsidRPr="005F02D9" w:rsidRDefault="00D113B2" w:rsidP="005F02D9">
            <w:pPr>
              <w:jc w:val="left"/>
              <w:rPr>
                <w:rFonts w:ascii="Arial" w:hAnsi="Arial" w:cs="Arial"/>
                <w:b/>
                <w:sz w:val="20"/>
                <w:szCs w:val="20"/>
              </w:rPr>
            </w:pPr>
          </w:p>
        </w:tc>
        <w:tc>
          <w:tcPr>
            <w:tcW w:w="283" w:type="dxa"/>
          </w:tcPr>
          <w:p w14:paraId="35B1081B" w14:textId="77777777" w:rsidR="00D113B2" w:rsidRPr="005F02D9" w:rsidRDefault="00D113B2" w:rsidP="005F02D9">
            <w:pPr>
              <w:jc w:val="left"/>
              <w:rPr>
                <w:rFonts w:ascii="Arial" w:hAnsi="Arial" w:cs="Arial"/>
                <w:b/>
                <w:sz w:val="20"/>
                <w:szCs w:val="20"/>
              </w:rPr>
            </w:pPr>
          </w:p>
        </w:tc>
      </w:tr>
      <w:tr w:rsidR="00D113B2" w:rsidRPr="005F02D9" w14:paraId="2274FD0D" w14:textId="77777777" w:rsidTr="005F2406">
        <w:tc>
          <w:tcPr>
            <w:tcW w:w="832" w:type="dxa"/>
          </w:tcPr>
          <w:p w14:paraId="44791320"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2.</w:t>
            </w:r>
          </w:p>
        </w:tc>
        <w:tc>
          <w:tcPr>
            <w:tcW w:w="4125" w:type="dxa"/>
          </w:tcPr>
          <w:p w14:paraId="73DF8318" w14:textId="77777777" w:rsidR="00D113B2" w:rsidRPr="005F02D9" w:rsidRDefault="00D113B2" w:rsidP="005F02D9">
            <w:pPr>
              <w:jc w:val="left"/>
              <w:rPr>
                <w:rFonts w:ascii="Arial" w:hAnsi="Arial" w:cs="Arial"/>
                <w:b/>
                <w:sz w:val="20"/>
                <w:szCs w:val="20"/>
              </w:rPr>
            </w:pPr>
          </w:p>
        </w:tc>
        <w:tc>
          <w:tcPr>
            <w:tcW w:w="283" w:type="dxa"/>
          </w:tcPr>
          <w:p w14:paraId="60B53311" w14:textId="77777777" w:rsidR="00D113B2" w:rsidRPr="005F02D9" w:rsidRDefault="00D113B2" w:rsidP="005F02D9">
            <w:pPr>
              <w:jc w:val="left"/>
              <w:rPr>
                <w:rFonts w:ascii="Arial" w:hAnsi="Arial" w:cs="Arial"/>
                <w:b/>
                <w:sz w:val="20"/>
                <w:szCs w:val="20"/>
              </w:rPr>
            </w:pPr>
          </w:p>
        </w:tc>
      </w:tr>
      <w:tr w:rsidR="00D113B2" w:rsidRPr="005F02D9" w14:paraId="5A1D53CC" w14:textId="77777777" w:rsidTr="005F2406">
        <w:tc>
          <w:tcPr>
            <w:tcW w:w="832" w:type="dxa"/>
          </w:tcPr>
          <w:p w14:paraId="7D1CA872"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3.</w:t>
            </w:r>
          </w:p>
        </w:tc>
        <w:tc>
          <w:tcPr>
            <w:tcW w:w="4125" w:type="dxa"/>
          </w:tcPr>
          <w:p w14:paraId="4F771D9E" w14:textId="77777777" w:rsidR="00D113B2" w:rsidRPr="005F02D9" w:rsidRDefault="00D113B2" w:rsidP="005F02D9">
            <w:pPr>
              <w:jc w:val="left"/>
              <w:rPr>
                <w:rFonts w:ascii="Arial" w:hAnsi="Arial" w:cs="Arial"/>
                <w:b/>
                <w:sz w:val="20"/>
                <w:szCs w:val="20"/>
              </w:rPr>
            </w:pPr>
          </w:p>
        </w:tc>
        <w:tc>
          <w:tcPr>
            <w:tcW w:w="283" w:type="dxa"/>
          </w:tcPr>
          <w:p w14:paraId="27B80826" w14:textId="77777777" w:rsidR="00D113B2" w:rsidRPr="005F02D9" w:rsidRDefault="00D113B2" w:rsidP="005F02D9">
            <w:pPr>
              <w:jc w:val="left"/>
              <w:rPr>
                <w:rFonts w:ascii="Arial" w:hAnsi="Arial" w:cs="Arial"/>
                <w:b/>
                <w:sz w:val="20"/>
                <w:szCs w:val="20"/>
              </w:rPr>
            </w:pPr>
          </w:p>
        </w:tc>
      </w:tr>
      <w:tr w:rsidR="00D113B2" w:rsidRPr="005F02D9" w14:paraId="4A018F95" w14:textId="77777777" w:rsidTr="005F2406">
        <w:tc>
          <w:tcPr>
            <w:tcW w:w="832" w:type="dxa"/>
          </w:tcPr>
          <w:p w14:paraId="3224A994"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4.</w:t>
            </w:r>
          </w:p>
        </w:tc>
        <w:tc>
          <w:tcPr>
            <w:tcW w:w="4125" w:type="dxa"/>
          </w:tcPr>
          <w:p w14:paraId="438A5EE5" w14:textId="77777777" w:rsidR="00D113B2" w:rsidRPr="005F02D9" w:rsidRDefault="00D113B2" w:rsidP="005F02D9">
            <w:pPr>
              <w:jc w:val="left"/>
              <w:rPr>
                <w:rFonts w:ascii="Arial" w:hAnsi="Arial" w:cs="Arial"/>
                <w:b/>
                <w:sz w:val="20"/>
                <w:szCs w:val="20"/>
              </w:rPr>
            </w:pPr>
          </w:p>
        </w:tc>
        <w:tc>
          <w:tcPr>
            <w:tcW w:w="283" w:type="dxa"/>
          </w:tcPr>
          <w:p w14:paraId="2E673FA6" w14:textId="77777777" w:rsidR="00D113B2" w:rsidRPr="005F02D9" w:rsidRDefault="00D113B2" w:rsidP="005F02D9">
            <w:pPr>
              <w:jc w:val="left"/>
              <w:rPr>
                <w:rFonts w:ascii="Arial" w:hAnsi="Arial" w:cs="Arial"/>
                <w:b/>
                <w:sz w:val="20"/>
                <w:szCs w:val="20"/>
              </w:rPr>
            </w:pPr>
          </w:p>
        </w:tc>
      </w:tr>
      <w:tr w:rsidR="00D113B2" w:rsidRPr="005F02D9" w14:paraId="3147371E" w14:textId="77777777" w:rsidTr="005F2406">
        <w:tc>
          <w:tcPr>
            <w:tcW w:w="832" w:type="dxa"/>
          </w:tcPr>
          <w:p w14:paraId="38EE1D86"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5.</w:t>
            </w:r>
          </w:p>
        </w:tc>
        <w:tc>
          <w:tcPr>
            <w:tcW w:w="4125" w:type="dxa"/>
          </w:tcPr>
          <w:p w14:paraId="21EF61B7" w14:textId="77777777" w:rsidR="00D113B2" w:rsidRPr="005F02D9" w:rsidRDefault="00D113B2" w:rsidP="005F02D9">
            <w:pPr>
              <w:jc w:val="left"/>
              <w:rPr>
                <w:rFonts w:ascii="Arial" w:hAnsi="Arial" w:cs="Arial"/>
                <w:b/>
                <w:sz w:val="20"/>
                <w:szCs w:val="20"/>
              </w:rPr>
            </w:pPr>
          </w:p>
        </w:tc>
        <w:tc>
          <w:tcPr>
            <w:tcW w:w="283" w:type="dxa"/>
          </w:tcPr>
          <w:p w14:paraId="7784809E" w14:textId="77777777" w:rsidR="00D113B2" w:rsidRPr="005F02D9" w:rsidRDefault="00D113B2" w:rsidP="005F02D9">
            <w:pPr>
              <w:jc w:val="left"/>
              <w:rPr>
                <w:rFonts w:ascii="Arial" w:hAnsi="Arial" w:cs="Arial"/>
                <w:b/>
                <w:sz w:val="20"/>
                <w:szCs w:val="20"/>
              </w:rPr>
            </w:pPr>
          </w:p>
        </w:tc>
      </w:tr>
      <w:tr w:rsidR="00D113B2" w:rsidRPr="005F02D9" w14:paraId="3F6CF7B1" w14:textId="77777777" w:rsidTr="005F2406">
        <w:tc>
          <w:tcPr>
            <w:tcW w:w="832" w:type="dxa"/>
          </w:tcPr>
          <w:p w14:paraId="141A4E58"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6.</w:t>
            </w:r>
          </w:p>
        </w:tc>
        <w:tc>
          <w:tcPr>
            <w:tcW w:w="4125" w:type="dxa"/>
          </w:tcPr>
          <w:p w14:paraId="503C54A5" w14:textId="77777777" w:rsidR="00D113B2" w:rsidRPr="005F02D9" w:rsidRDefault="00D113B2" w:rsidP="005F02D9">
            <w:pPr>
              <w:jc w:val="left"/>
              <w:rPr>
                <w:rFonts w:ascii="Arial" w:hAnsi="Arial" w:cs="Arial"/>
                <w:b/>
                <w:sz w:val="20"/>
                <w:szCs w:val="20"/>
              </w:rPr>
            </w:pPr>
          </w:p>
        </w:tc>
        <w:tc>
          <w:tcPr>
            <w:tcW w:w="283" w:type="dxa"/>
          </w:tcPr>
          <w:p w14:paraId="35880D24" w14:textId="77777777" w:rsidR="00D113B2" w:rsidRPr="005F02D9" w:rsidRDefault="00D113B2" w:rsidP="005F02D9">
            <w:pPr>
              <w:jc w:val="left"/>
              <w:rPr>
                <w:rFonts w:ascii="Arial" w:hAnsi="Arial" w:cs="Arial"/>
                <w:b/>
                <w:sz w:val="20"/>
                <w:szCs w:val="20"/>
              </w:rPr>
            </w:pPr>
          </w:p>
        </w:tc>
      </w:tr>
      <w:tr w:rsidR="00D113B2" w:rsidRPr="005F02D9" w14:paraId="2707BC73" w14:textId="77777777" w:rsidTr="005F2406">
        <w:tc>
          <w:tcPr>
            <w:tcW w:w="832" w:type="dxa"/>
          </w:tcPr>
          <w:p w14:paraId="5267246E"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7.</w:t>
            </w:r>
          </w:p>
        </w:tc>
        <w:tc>
          <w:tcPr>
            <w:tcW w:w="4125" w:type="dxa"/>
          </w:tcPr>
          <w:p w14:paraId="59ED75B6" w14:textId="77777777" w:rsidR="00D113B2" w:rsidRPr="005F02D9" w:rsidRDefault="00D113B2" w:rsidP="005F02D9">
            <w:pPr>
              <w:jc w:val="left"/>
              <w:rPr>
                <w:rFonts w:ascii="Arial" w:hAnsi="Arial" w:cs="Arial"/>
                <w:b/>
                <w:sz w:val="20"/>
                <w:szCs w:val="20"/>
              </w:rPr>
            </w:pPr>
          </w:p>
        </w:tc>
        <w:tc>
          <w:tcPr>
            <w:tcW w:w="283" w:type="dxa"/>
          </w:tcPr>
          <w:p w14:paraId="05C9BA96" w14:textId="77777777" w:rsidR="00D113B2" w:rsidRPr="005F02D9" w:rsidRDefault="00D113B2" w:rsidP="005F02D9">
            <w:pPr>
              <w:jc w:val="left"/>
              <w:rPr>
                <w:rFonts w:ascii="Arial" w:hAnsi="Arial" w:cs="Arial"/>
                <w:b/>
                <w:sz w:val="20"/>
                <w:szCs w:val="20"/>
              </w:rPr>
            </w:pPr>
          </w:p>
        </w:tc>
      </w:tr>
      <w:tr w:rsidR="00D113B2" w:rsidRPr="005F02D9" w14:paraId="1F630591" w14:textId="77777777" w:rsidTr="005F2406">
        <w:tc>
          <w:tcPr>
            <w:tcW w:w="832" w:type="dxa"/>
          </w:tcPr>
          <w:p w14:paraId="6ED544D7"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8.</w:t>
            </w:r>
          </w:p>
        </w:tc>
        <w:tc>
          <w:tcPr>
            <w:tcW w:w="4125" w:type="dxa"/>
          </w:tcPr>
          <w:p w14:paraId="06BEEDBC" w14:textId="77777777" w:rsidR="00D113B2" w:rsidRPr="005F02D9" w:rsidRDefault="00D113B2" w:rsidP="005F02D9">
            <w:pPr>
              <w:jc w:val="left"/>
              <w:rPr>
                <w:rFonts w:ascii="Arial" w:hAnsi="Arial" w:cs="Arial"/>
                <w:b/>
                <w:sz w:val="20"/>
                <w:szCs w:val="20"/>
              </w:rPr>
            </w:pPr>
          </w:p>
        </w:tc>
        <w:tc>
          <w:tcPr>
            <w:tcW w:w="283" w:type="dxa"/>
          </w:tcPr>
          <w:p w14:paraId="65B30210" w14:textId="77777777" w:rsidR="00D113B2" w:rsidRPr="005F02D9" w:rsidRDefault="00D113B2" w:rsidP="005F02D9">
            <w:pPr>
              <w:jc w:val="left"/>
              <w:rPr>
                <w:rFonts w:ascii="Arial" w:hAnsi="Arial" w:cs="Arial"/>
                <w:b/>
                <w:sz w:val="20"/>
                <w:szCs w:val="20"/>
              </w:rPr>
            </w:pPr>
          </w:p>
        </w:tc>
      </w:tr>
      <w:tr w:rsidR="00D113B2" w:rsidRPr="005F02D9" w14:paraId="60DA14B5" w14:textId="77777777" w:rsidTr="005F2406">
        <w:tc>
          <w:tcPr>
            <w:tcW w:w="832" w:type="dxa"/>
          </w:tcPr>
          <w:p w14:paraId="34D958C7"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9.</w:t>
            </w:r>
          </w:p>
        </w:tc>
        <w:tc>
          <w:tcPr>
            <w:tcW w:w="4125" w:type="dxa"/>
          </w:tcPr>
          <w:p w14:paraId="112FA09D" w14:textId="77777777" w:rsidR="00D113B2" w:rsidRPr="005F02D9" w:rsidRDefault="00D113B2" w:rsidP="005F02D9">
            <w:pPr>
              <w:jc w:val="left"/>
              <w:rPr>
                <w:rFonts w:ascii="Arial" w:hAnsi="Arial" w:cs="Arial"/>
                <w:b/>
                <w:sz w:val="20"/>
                <w:szCs w:val="20"/>
              </w:rPr>
            </w:pPr>
          </w:p>
        </w:tc>
        <w:tc>
          <w:tcPr>
            <w:tcW w:w="283" w:type="dxa"/>
          </w:tcPr>
          <w:p w14:paraId="6B316419" w14:textId="77777777" w:rsidR="00D113B2" w:rsidRPr="005F02D9" w:rsidRDefault="00D113B2" w:rsidP="005F02D9">
            <w:pPr>
              <w:jc w:val="left"/>
              <w:rPr>
                <w:rFonts w:ascii="Arial" w:hAnsi="Arial" w:cs="Arial"/>
                <w:b/>
                <w:sz w:val="20"/>
                <w:szCs w:val="20"/>
              </w:rPr>
            </w:pPr>
          </w:p>
        </w:tc>
      </w:tr>
      <w:tr w:rsidR="00D113B2" w:rsidRPr="005F02D9" w14:paraId="5A4908B6" w14:textId="77777777" w:rsidTr="005F2406">
        <w:tc>
          <w:tcPr>
            <w:tcW w:w="832" w:type="dxa"/>
          </w:tcPr>
          <w:p w14:paraId="295946E3"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10.</w:t>
            </w:r>
          </w:p>
        </w:tc>
        <w:tc>
          <w:tcPr>
            <w:tcW w:w="4125" w:type="dxa"/>
          </w:tcPr>
          <w:p w14:paraId="610131DA" w14:textId="77777777" w:rsidR="00D113B2" w:rsidRPr="005F02D9" w:rsidRDefault="00D113B2" w:rsidP="005F02D9">
            <w:pPr>
              <w:jc w:val="left"/>
              <w:rPr>
                <w:rFonts w:ascii="Arial" w:hAnsi="Arial" w:cs="Arial"/>
                <w:b/>
                <w:sz w:val="20"/>
                <w:szCs w:val="20"/>
              </w:rPr>
            </w:pPr>
          </w:p>
        </w:tc>
        <w:tc>
          <w:tcPr>
            <w:tcW w:w="283" w:type="dxa"/>
          </w:tcPr>
          <w:p w14:paraId="05E26BAA" w14:textId="77777777" w:rsidR="00D113B2" w:rsidRPr="005F02D9" w:rsidRDefault="00D113B2" w:rsidP="005F02D9">
            <w:pPr>
              <w:jc w:val="left"/>
              <w:rPr>
                <w:rFonts w:ascii="Arial" w:hAnsi="Arial" w:cs="Arial"/>
                <w:b/>
                <w:sz w:val="20"/>
                <w:szCs w:val="20"/>
              </w:rPr>
            </w:pPr>
          </w:p>
        </w:tc>
      </w:tr>
      <w:tr w:rsidR="00D113B2" w:rsidRPr="005F02D9" w14:paraId="47DBE557" w14:textId="77777777" w:rsidTr="005F2406">
        <w:tc>
          <w:tcPr>
            <w:tcW w:w="832" w:type="dxa"/>
          </w:tcPr>
          <w:p w14:paraId="3EE0118C"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11.</w:t>
            </w:r>
          </w:p>
        </w:tc>
        <w:tc>
          <w:tcPr>
            <w:tcW w:w="4125" w:type="dxa"/>
          </w:tcPr>
          <w:p w14:paraId="350E031F" w14:textId="77777777" w:rsidR="00D113B2" w:rsidRPr="005F02D9" w:rsidRDefault="00D113B2" w:rsidP="005F02D9">
            <w:pPr>
              <w:jc w:val="left"/>
              <w:rPr>
                <w:rFonts w:ascii="Arial" w:hAnsi="Arial" w:cs="Arial"/>
                <w:b/>
                <w:sz w:val="20"/>
                <w:szCs w:val="20"/>
              </w:rPr>
            </w:pPr>
          </w:p>
        </w:tc>
        <w:tc>
          <w:tcPr>
            <w:tcW w:w="283" w:type="dxa"/>
          </w:tcPr>
          <w:p w14:paraId="759A9F3D" w14:textId="77777777" w:rsidR="00D113B2" w:rsidRPr="005F02D9" w:rsidRDefault="00D113B2" w:rsidP="005F02D9">
            <w:pPr>
              <w:jc w:val="left"/>
              <w:rPr>
                <w:rFonts w:ascii="Arial" w:hAnsi="Arial" w:cs="Arial"/>
                <w:b/>
                <w:sz w:val="20"/>
                <w:szCs w:val="20"/>
              </w:rPr>
            </w:pPr>
          </w:p>
        </w:tc>
      </w:tr>
      <w:tr w:rsidR="00D113B2" w:rsidRPr="005F02D9" w14:paraId="641BE5A9" w14:textId="77777777" w:rsidTr="005F2406">
        <w:tc>
          <w:tcPr>
            <w:tcW w:w="832" w:type="dxa"/>
          </w:tcPr>
          <w:p w14:paraId="59FA0FF3"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12.</w:t>
            </w:r>
          </w:p>
        </w:tc>
        <w:tc>
          <w:tcPr>
            <w:tcW w:w="4125" w:type="dxa"/>
          </w:tcPr>
          <w:p w14:paraId="6942B2D8" w14:textId="77777777" w:rsidR="00D113B2" w:rsidRPr="005F02D9" w:rsidRDefault="00D113B2" w:rsidP="005F02D9">
            <w:pPr>
              <w:jc w:val="left"/>
              <w:rPr>
                <w:rFonts w:ascii="Arial" w:hAnsi="Arial" w:cs="Arial"/>
                <w:b/>
                <w:sz w:val="20"/>
                <w:szCs w:val="20"/>
              </w:rPr>
            </w:pPr>
          </w:p>
        </w:tc>
        <w:tc>
          <w:tcPr>
            <w:tcW w:w="283" w:type="dxa"/>
          </w:tcPr>
          <w:p w14:paraId="3ED3F2F1" w14:textId="77777777" w:rsidR="00D113B2" w:rsidRPr="005F02D9" w:rsidRDefault="00D113B2" w:rsidP="005F02D9">
            <w:pPr>
              <w:jc w:val="left"/>
              <w:rPr>
                <w:rFonts w:ascii="Arial" w:hAnsi="Arial" w:cs="Arial"/>
                <w:b/>
                <w:sz w:val="20"/>
                <w:szCs w:val="20"/>
              </w:rPr>
            </w:pPr>
          </w:p>
        </w:tc>
      </w:tr>
      <w:tr w:rsidR="00D113B2" w:rsidRPr="005F02D9" w14:paraId="4B16815F" w14:textId="77777777" w:rsidTr="005F2406">
        <w:tc>
          <w:tcPr>
            <w:tcW w:w="832" w:type="dxa"/>
          </w:tcPr>
          <w:p w14:paraId="1D4663A1" w14:textId="77777777" w:rsidR="00D113B2" w:rsidRPr="005F02D9" w:rsidRDefault="00D113B2" w:rsidP="005F02D9">
            <w:pPr>
              <w:jc w:val="left"/>
              <w:rPr>
                <w:rFonts w:ascii="Arial" w:hAnsi="Arial" w:cs="Arial"/>
                <w:b/>
                <w:sz w:val="20"/>
                <w:szCs w:val="20"/>
              </w:rPr>
            </w:pPr>
            <w:r w:rsidRPr="005F02D9">
              <w:rPr>
                <w:rFonts w:ascii="Arial" w:hAnsi="Arial" w:cs="Arial"/>
                <w:b/>
                <w:sz w:val="20"/>
                <w:szCs w:val="20"/>
              </w:rPr>
              <w:t>13.</w:t>
            </w:r>
          </w:p>
        </w:tc>
        <w:tc>
          <w:tcPr>
            <w:tcW w:w="4125" w:type="dxa"/>
          </w:tcPr>
          <w:p w14:paraId="3068EC29" w14:textId="77777777" w:rsidR="00D113B2" w:rsidRPr="005F02D9" w:rsidRDefault="00D113B2" w:rsidP="005F02D9">
            <w:pPr>
              <w:jc w:val="left"/>
              <w:rPr>
                <w:rFonts w:ascii="Arial" w:hAnsi="Arial" w:cs="Arial"/>
                <w:b/>
                <w:sz w:val="20"/>
                <w:szCs w:val="20"/>
              </w:rPr>
            </w:pPr>
          </w:p>
        </w:tc>
        <w:tc>
          <w:tcPr>
            <w:tcW w:w="283" w:type="dxa"/>
          </w:tcPr>
          <w:p w14:paraId="44389E1C" w14:textId="77777777" w:rsidR="00D113B2" w:rsidRPr="005F02D9" w:rsidRDefault="00D113B2" w:rsidP="005F02D9">
            <w:pPr>
              <w:jc w:val="left"/>
              <w:rPr>
                <w:rFonts w:ascii="Arial" w:hAnsi="Arial" w:cs="Arial"/>
                <w:b/>
                <w:sz w:val="20"/>
                <w:szCs w:val="20"/>
              </w:rPr>
            </w:pPr>
          </w:p>
        </w:tc>
      </w:tr>
    </w:tbl>
    <w:p w14:paraId="759AA576" w14:textId="77777777" w:rsidR="00D113B2" w:rsidRPr="005F02D9" w:rsidRDefault="00D113B2" w:rsidP="005F02D9">
      <w:pPr>
        <w:rPr>
          <w:rFonts w:ascii="Arial" w:hAnsi="Arial" w:cs="Arial"/>
          <w:b/>
        </w:rPr>
      </w:pPr>
    </w:p>
    <w:bookmarkEnd w:id="8"/>
    <w:p w14:paraId="084AE624" w14:textId="43D9804C" w:rsidR="00EB1612" w:rsidRPr="005F02D9" w:rsidRDefault="00EB1612" w:rsidP="005F02D9">
      <w:pPr>
        <w:rPr>
          <w:rFonts w:ascii="Arial" w:hAnsi="Arial" w:cs="Arial"/>
          <w:color w:val="EE0000"/>
        </w:rPr>
      </w:pPr>
    </w:p>
    <w:sectPr w:rsidR="00EB1612" w:rsidRPr="005F02D9" w:rsidSect="003A6CF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18DBE" w14:textId="77777777" w:rsidR="00815E92" w:rsidRDefault="00815E92">
      <w:r>
        <w:separator/>
      </w:r>
    </w:p>
    <w:p w14:paraId="4FA78DCF" w14:textId="77777777" w:rsidR="00815E92" w:rsidRDefault="00815E92"/>
  </w:endnote>
  <w:endnote w:type="continuationSeparator" w:id="0">
    <w:p w14:paraId="70AD478C" w14:textId="77777777" w:rsidR="00815E92" w:rsidRDefault="00815E92">
      <w:r>
        <w:continuationSeparator/>
      </w:r>
    </w:p>
    <w:p w14:paraId="429EC430" w14:textId="77777777" w:rsidR="00815E92" w:rsidRDefault="00815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ge Italic">
    <w:panose1 w:val="03070502040507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242E1F2A" w:rsidR="00502EF5" w:rsidRPr="00CE53B0" w:rsidRDefault="0003407E">
    <w:pPr>
      <w:pStyle w:val="Noga"/>
      <w:rPr>
        <w:rFonts w:ascii="Arial" w:hAnsi="Arial" w:cs="Arial"/>
        <w:sz w:val="16"/>
        <w:szCs w:val="16"/>
      </w:rPr>
    </w:pPr>
    <w:r w:rsidRPr="00CE53B0">
      <w:rPr>
        <w:rFonts w:ascii="Arial" w:hAnsi="Arial" w:cs="Arial"/>
        <w:noProof/>
        <w:sz w:val="16"/>
        <w:szCs w:val="16"/>
      </w:rPr>
      <w:t>JN-</w:t>
    </w:r>
    <w:r w:rsidR="00ED01EA">
      <w:rPr>
        <w:rFonts w:ascii="Arial" w:hAnsi="Arial" w:cs="Arial"/>
        <w:noProof/>
        <w:sz w:val="16"/>
        <w:szCs w:val="16"/>
      </w:rPr>
      <w:t>2</w:t>
    </w:r>
    <w:r w:rsidRPr="00CE53B0">
      <w:rPr>
        <w:rFonts w:ascii="Arial" w:hAnsi="Arial" w:cs="Arial"/>
        <w:noProof/>
        <w:sz w:val="16"/>
        <w:szCs w:val="16"/>
      </w:rPr>
      <w:t>Me/202</w:t>
    </w:r>
    <w:r w:rsidR="005E05CE">
      <w:rPr>
        <w:rFonts w:ascii="Arial" w:hAnsi="Arial" w:cs="Arial"/>
        <w:noProof/>
        <w:sz w:val="16"/>
        <w:szCs w:val="16"/>
      </w:rPr>
      <w:t>6</w:t>
    </w:r>
    <w:r w:rsidR="00ED01EA">
      <w:rPr>
        <w:rFonts w:ascii="Arial" w:hAnsi="Arial" w:cs="Arial"/>
        <w:noProof/>
        <w:sz w:val="16"/>
        <w:szCs w:val="16"/>
      </w:rPr>
      <w:drawing>
        <wp:inline distT="0" distB="0" distL="0" distR="0" wp14:anchorId="186E5644" wp14:editId="79513BD4">
          <wp:extent cx="5760720" cy="536575"/>
          <wp:effectExtent l="0" t="0" r="0" b="0"/>
          <wp:docPr id="12169021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902114" name="Slika 1216902114"/>
                  <pic:cNvPicPr/>
                </pic:nvPicPr>
                <pic:blipFill>
                  <a:blip r:embed="rId1">
                    <a:extLst>
                      <a:ext uri="{28A0092B-C50C-407E-A947-70E740481C1C}">
                        <a14:useLocalDpi xmlns:a14="http://schemas.microsoft.com/office/drawing/2010/main" val="0"/>
                      </a:ext>
                    </a:extLst>
                  </a:blip>
                  <a:stretch>
                    <a:fillRect/>
                  </a:stretch>
                </pic:blipFill>
                <pic:spPr>
                  <a:xfrm>
                    <a:off x="0" y="0"/>
                    <a:ext cx="5760720" cy="5365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361E4" w14:textId="77777777" w:rsidR="00815E92" w:rsidRDefault="00815E92">
      <w:r>
        <w:separator/>
      </w:r>
    </w:p>
    <w:p w14:paraId="552F56F2" w14:textId="77777777" w:rsidR="00815E92" w:rsidRDefault="00815E92"/>
  </w:footnote>
  <w:footnote w:type="continuationSeparator" w:id="0">
    <w:p w14:paraId="471CD415" w14:textId="77777777" w:rsidR="00815E92" w:rsidRDefault="00815E92">
      <w:r>
        <w:continuationSeparator/>
      </w:r>
    </w:p>
    <w:p w14:paraId="38011587" w14:textId="77777777" w:rsidR="00815E92" w:rsidRDefault="00815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E013" w14:textId="5D08A20C" w:rsidR="0003407E" w:rsidRDefault="00ED01EA" w:rsidP="0003407E">
    <w:pPr>
      <w:pStyle w:val="Glava"/>
      <w:jc w:val="right"/>
    </w:pPr>
    <w:r>
      <w:rPr>
        <w:noProof/>
      </w:rPr>
      <w:drawing>
        <wp:inline distT="0" distB="0" distL="0" distR="0" wp14:anchorId="2F3D9B2D" wp14:editId="7FE25D97">
          <wp:extent cx="2585383" cy="502944"/>
          <wp:effectExtent l="0" t="0" r="5715" b="0"/>
          <wp:docPr id="1189903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90303" name="Slika 118990303"/>
                  <pic:cNvPicPr/>
                </pic:nvPicPr>
                <pic:blipFill>
                  <a:blip r:embed="rId1">
                    <a:extLst>
                      <a:ext uri="{28A0092B-C50C-407E-A947-70E740481C1C}">
                        <a14:useLocalDpi xmlns:a14="http://schemas.microsoft.com/office/drawing/2010/main" val="0"/>
                      </a:ext>
                    </a:extLst>
                  </a:blip>
                  <a:stretch>
                    <a:fillRect/>
                  </a:stretch>
                </pic:blipFill>
                <pic:spPr>
                  <a:xfrm>
                    <a:off x="0" y="0"/>
                    <a:ext cx="2585383" cy="5029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0369"/>
    <w:multiLevelType w:val="hybridMultilevel"/>
    <w:tmpl w:val="EF1CA9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9F0777"/>
    <w:multiLevelType w:val="multilevel"/>
    <w:tmpl w:val="0478D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9468CF"/>
    <w:multiLevelType w:val="multilevel"/>
    <w:tmpl w:val="3798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3727A"/>
    <w:multiLevelType w:val="multilevel"/>
    <w:tmpl w:val="066C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D4D55"/>
    <w:multiLevelType w:val="multilevel"/>
    <w:tmpl w:val="036814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3E2790"/>
    <w:multiLevelType w:val="multilevel"/>
    <w:tmpl w:val="FD92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A765F"/>
    <w:multiLevelType w:val="multilevel"/>
    <w:tmpl w:val="C180D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729DE"/>
    <w:multiLevelType w:val="multilevel"/>
    <w:tmpl w:val="D8B88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A20020"/>
    <w:multiLevelType w:val="hybridMultilevel"/>
    <w:tmpl w:val="EC88A3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130491"/>
    <w:multiLevelType w:val="multilevel"/>
    <w:tmpl w:val="BCA465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E724B1"/>
    <w:multiLevelType w:val="multilevel"/>
    <w:tmpl w:val="A1943F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563597"/>
    <w:multiLevelType w:val="hybridMultilevel"/>
    <w:tmpl w:val="08B09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C95C09"/>
    <w:multiLevelType w:val="hybridMultilevel"/>
    <w:tmpl w:val="807A69EC"/>
    <w:lvl w:ilvl="0" w:tplc="17963FA2">
      <w:numFmt w:val="bullet"/>
      <w:lvlText w:val="-"/>
      <w:lvlJc w:val="left"/>
      <w:pPr>
        <w:ind w:left="720" w:hanging="360"/>
      </w:pPr>
      <w:rPr>
        <w:rFonts w:ascii="Arial" w:eastAsia="Times New Roman" w:hAnsi="Arial" w:cs="Arial" w:hint="default"/>
        <w:b/>
        <w:color w:val="EE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5271D50"/>
    <w:multiLevelType w:val="hybridMultilevel"/>
    <w:tmpl w:val="9C0032C2"/>
    <w:lvl w:ilvl="0" w:tplc="072A3622">
      <w:numFmt w:val="bullet"/>
      <w:lvlText w:val="-"/>
      <w:lvlJc w:val="left"/>
      <w:pPr>
        <w:ind w:left="720" w:hanging="360"/>
      </w:pPr>
      <w:rPr>
        <w:rFonts w:ascii="Garamond" w:eastAsia="Times New Roman" w:hAnsi="Garamond" w:cs="Times New Roman" w:hint="default"/>
      </w:rPr>
    </w:lvl>
    <w:lvl w:ilvl="1" w:tplc="072A3622">
      <w:numFmt w:val="bullet"/>
      <w:lvlText w:val="-"/>
      <w:lvlJc w:val="left"/>
      <w:pPr>
        <w:ind w:left="1440" w:hanging="360"/>
      </w:pPr>
      <w:rPr>
        <w:rFonts w:ascii="Garamond" w:eastAsia="Times New Roman"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9A6FE2"/>
    <w:multiLevelType w:val="multilevel"/>
    <w:tmpl w:val="EFDE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3944AE"/>
    <w:multiLevelType w:val="multilevel"/>
    <w:tmpl w:val="EF90F9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011C54"/>
    <w:multiLevelType w:val="multilevel"/>
    <w:tmpl w:val="09BE39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4F4AB8"/>
    <w:multiLevelType w:val="multilevel"/>
    <w:tmpl w:val="9124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B03D0A"/>
    <w:multiLevelType w:val="multilevel"/>
    <w:tmpl w:val="09BE3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F78D1"/>
    <w:multiLevelType w:val="multilevel"/>
    <w:tmpl w:val="9C1C6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0744CF"/>
    <w:multiLevelType w:val="hybridMultilevel"/>
    <w:tmpl w:val="FDCE5E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AB00E5E"/>
    <w:multiLevelType w:val="multilevel"/>
    <w:tmpl w:val="B8EA8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B083CF6"/>
    <w:multiLevelType w:val="multilevel"/>
    <w:tmpl w:val="C53655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1F7571"/>
    <w:multiLevelType w:val="multilevel"/>
    <w:tmpl w:val="A6CE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DBD1439"/>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DE87DB9"/>
    <w:multiLevelType w:val="multilevel"/>
    <w:tmpl w:val="0EBC8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570BD1"/>
    <w:multiLevelType w:val="multilevel"/>
    <w:tmpl w:val="2460D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406770"/>
    <w:multiLevelType w:val="multilevel"/>
    <w:tmpl w:val="EBE41E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1D35A33"/>
    <w:multiLevelType w:val="multilevel"/>
    <w:tmpl w:val="3890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2560410"/>
    <w:multiLevelType w:val="multilevel"/>
    <w:tmpl w:val="1EE0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005D8F"/>
    <w:multiLevelType w:val="hybridMultilevel"/>
    <w:tmpl w:val="E684D8FE"/>
    <w:lvl w:ilvl="0" w:tplc="F10848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47A1EE6"/>
    <w:multiLevelType w:val="hybridMultilevel"/>
    <w:tmpl w:val="2F3C9818"/>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5C6543D"/>
    <w:multiLevelType w:val="multilevel"/>
    <w:tmpl w:val="E53E1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90149B"/>
    <w:multiLevelType w:val="multilevel"/>
    <w:tmpl w:val="455E8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033735"/>
    <w:multiLevelType w:val="multilevel"/>
    <w:tmpl w:val="649E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3E1305"/>
    <w:multiLevelType w:val="multilevel"/>
    <w:tmpl w:val="C8EEF5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8422CC5"/>
    <w:multiLevelType w:val="hybridMultilevel"/>
    <w:tmpl w:val="5B80AF1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C4807FF"/>
    <w:multiLevelType w:val="multilevel"/>
    <w:tmpl w:val="09BE3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CD51CD4"/>
    <w:multiLevelType w:val="hybridMultilevel"/>
    <w:tmpl w:val="328C7A24"/>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D6D759A"/>
    <w:multiLevelType w:val="hybridMultilevel"/>
    <w:tmpl w:val="969E9FD0"/>
    <w:lvl w:ilvl="0" w:tplc="0032D0F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DFB2243"/>
    <w:multiLevelType w:val="hybridMultilevel"/>
    <w:tmpl w:val="FC2815D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E577A3C"/>
    <w:multiLevelType w:val="multilevel"/>
    <w:tmpl w:val="652E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EF52DA6"/>
    <w:multiLevelType w:val="hybridMultilevel"/>
    <w:tmpl w:val="96F269A6"/>
    <w:lvl w:ilvl="0" w:tplc="FFFFFFFF">
      <w:numFmt w:val="bullet"/>
      <w:lvlText w:val="-"/>
      <w:lvlJc w:val="left"/>
      <w:pPr>
        <w:ind w:left="720" w:hanging="360"/>
      </w:pPr>
      <w:rPr>
        <w:rFonts w:ascii="Garamond" w:eastAsia="Times New Roman" w:hAnsi="Garamond" w:cs="Times New Roman" w:hint="default"/>
      </w:rPr>
    </w:lvl>
    <w:lvl w:ilvl="1" w:tplc="072A3622">
      <w:numFmt w:val="bullet"/>
      <w:lvlText w:val="-"/>
      <w:lvlJc w:val="left"/>
      <w:pPr>
        <w:ind w:left="1440" w:hanging="360"/>
      </w:pPr>
      <w:rPr>
        <w:rFonts w:ascii="Garamond" w:eastAsia="Times New Roman" w:hAnsi="Garamond"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0FF5756"/>
    <w:multiLevelType w:val="multilevel"/>
    <w:tmpl w:val="A314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6E5497"/>
    <w:multiLevelType w:val="hybridMultilevel"/>
    <w:tmpl w:val="4F643E6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414239F"/>
    <w:multiLevelType w:val="hybridMultilevel"/>
    <w:tmpl w:val="80328E6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52D4F0A"/>
    <w:multiLevelType w:val="hybridMultilevel"/>
    <w:tmpl w:val="AA4A78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58318D3"/>
    <w:multiLevelType w:val="hybridMultilevel"/>
    <w:tmpl w:val="A78C5686"/>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59" w15:restartNumberingAfterBreak="0">
    <w:nsid w:val="362F71BC"/>
    <w:multiLevelType w:val="hybridMultilevel"/>
    <w:tmpl w:val="0B0878C0"/>
    <w:lvl w:ilvl="0" w:tplc="F0B63254">
      <w:start w:val="1"/>
      <w:numFmt w:val="lowerLetter"/>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60" w15:restartNumberingAfterBreak="0">
    <w:nsid w:val="36A4014A"/>
    <w:multiLevelType w:val="multilevel"/>
    <w:tmpl w:val="09BE3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9C03D3A"/>
    <w:multiLevelType w:val="multilevel"/>
    <w:tmpl w:val="24ECF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B0D2F06"/>
    <w:multiLevelType w:val="multilevel"/>
    <w:tmpl w:val="09BE39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B1559C9"/>
    <w:multiLevelType w:val="multilevel"/>
    <w:tmpl w:val="5C8E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766459"/>
    <w:multiLevelType w:val="multilevel"/>
    <w:tmpl w:val="C48245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872354"/>
    <w:multiLevelType w:val="multilevel"/>
    <w:tmpl w:val="10526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DFF19C1"/>
    <w:multiLevelType w:val="multilevel"/>
    <w:tmpl w:val="56D8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7E159B"/>
    <w:multiLevelType w:val="multilevel"/>
    <w:tmpl w:val="3604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08D0FD5"/>
    <w:multiLevelType w:val="hybridMultilevel"/>
    <w:tmpl w:val="B232C2F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40D61027"/>
    <w:multiLevelType w:val="hybridMultilevel"/>
    <w:tmpl w:val="A642BD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151362"/>
    <w:multiLevelType w:val="multilevel"/>
    <w:tmpl w:val="727A3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4CC1097"/>
    <w:multiLevelType w:val="hybridMultilevel"/>
    <w:tmpl w:val="32568F1C"/>
    <w:lvl w:ilvl="0" w:tplc="6A9C7CB2">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6C42265"/>
    <w:multiLevelType w:val="hybridMultilevel"/>
    <w:tmpl w:val="8DA451BA"/>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85A76B5"/>
    <w:multiLevelType w:val="multilevel"/>
    <w:tmpl w:val="BA2A7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156351"/>
    <w:multiLevelType w:val="hybridMultilevel"/>
    <w:tmpl w:val="E3CEDA0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97A2438"/>
    <w:multiLevelType w:val="multilevel"/>
    <w:tmpl w:val="F3C68152"/>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4A3C7F"/>
    <w:multiLevelType w:val="hybridMultilevel"/>
    <w:tmpl w:val="1F24033E"/>
    <w:lvl w:ilvl="0" w:tplc="072A3622">
      <w:numFmt w:val="bullet"/>
      <w:lvlText w:val="-"/>
      <w:lvlJc w:val="left"/>
      <w:pPr>
        <w:ind w:left="720" w:hanging="360"/>
      </w:pPr>
      <w:rPr>
        <w:rFonts w:ascii="Garamond" w:eastAsia="Times New Roman" w:hAnsi="Garamond" w:cs="Times New Roman" w:hint="default"/>
        <w:b/>
        <w:color w:val="EE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4B3E4070"/>
    <w:multiLevelType w:val="multilevel"/>
    <w:tmpl w:val="99DAAE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BC8699A"/>
    <w:multiLevelType w:val="hybridMultilevel"/>
    <w:tmpl w:val="2000F14E"/>
    <w:lvl w:ilvl="0" w:tplc="072A3622">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C8666C7"/>
    <w:multiLevelType w:val="multilevel"/>
    <w:tmpl w:val="09BE3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A54471"/>
    <w:multiLevelType w:val="multilevel"/>
    <w:tmpl w:val="EB84D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07849CA"/>
    <w:multiLevelType w:val="multilevel"/>
    <w:tmpl w:val="0E72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098306A"/>
    <w:multiLevelType w:val="multilevel"/>
    <w:tmpl w:val="2DF43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09A791F"/>
    <w:multiLevelType w:val="hybridMultilevel"/>
    <w:tmpl w:val="76DEAA8E"/>
    <w:lvl w:ilvl="0" w:tplc="C8F04F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11F6413"/>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2D9103C"/>
    <w:multiLevelType w:val="multilevel"/>
    <w:tmpl w:val="5CDA811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30D6B7A"/>
    <w:multiLevelType w:val="multilevel"/>
    <w:tmpl w:val="EE2CD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3203347"/>
    <w:multiLevelType w:val="hybridMultilevel"/>
    <w:tmpl w:val="DC7E761C"/>
    <w:lvl w:ilvl="0" w:tplc="70E8EFB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3551FCF"/>
    <w:multiLevelType w:val="multilevel"/>
    <w:tmpl w:val="4C84D20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57615F5F"/>
    <w:multiLevelType w:val="hybridMultilevel"/>
    <w:tmpl w:val="C146224C"/>
    <w:lvl w:ilvl="0" w:tplc="8D22F80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7" w15:restartNumberingAfterBreak="0">
    <w:nsid w:val="58253EBA"/>
    <w:multiLevelType w:val="multilevel"/>
    <w:tmpl w:val="09BE39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AC45658"/>
    <w:multiLevelType w:val="multilevel"/>
    <w:tmpl w:val="4E323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ADA15DC"/>
    <w:multiLevelType w:val="multilevel"/>
    <w:tmpl w:val="A772576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C0E4B75"/>
    <w:multiLevelType w:val="multilevel"/>
    <w:tmpl w:val="19FC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C6C6AFE"/>
    <w:multiLevelType w:val="hybridMultilevel"/>
    <w:tmpl w:val="A698C4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C7B2D36"/>
    <w:multiLevelType w:val="multilevel"/>
    <w:tmpl w:val="E4F64BE2"/>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E496B3D"/>
    <w:multiLevelType w:val="multilevel"/>
    <w:tmpl w:val="A086A3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03E7342"/>
    <w:multiLevelType w:val="hybridMultilevel"/>
    <w:tmpl w:val="46BE5060"/>
    <w:lvl w:ilvl="0" w:tplc="EAECF8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627730D2"/>
    <w:multiLevelType w:val="multilevel"/>
    <w:tmpl w:val="5AA83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34B00B1"/>
    <w:multiLevelType w:val="hybridMultilevel"/>
    <w:tmpl w:val="532AE454"/>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51D54DA"/>
    <w:multiLevelType w:val="hybridMultilevel"/>
    <w:tmpl w:val="F4643ABA"/>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EE2430"/>
    <w:multiLevelType w:val="hybridMultilevel"/>
    <w:tmpl w:val="15D017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66162309"/>
    <w:multiLevelType w:val="hybridMultilevel"/>
    <w:tmpl w:val="28C2F4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672F5253"/>
    <w:multiLevelType w:val="multilevel"/>
    <w:tmpl w:val="13CC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9000430"/>
    <w:multiLevelType w:val="hybridMultilevel"/>
    <w:tmpl w:val="4D86A53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692C1D24"/>
    <w:multiLevelType w:val="multilevel"/>
    <w:tmpl w:val="53C8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D4F4B41"/>
    <w:multiLevelType w:val="multilevel"/>
    <w:tmpl w:val="60BA5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F317224"/>
    <w:multiLevelType w:val="multilevel"/>
    <w:tmpl w:val="4B9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F927F1B"/>
    <w:multiLevelType w:val="hybridMultilevel"/>
    <w:tmpl w:val="A9DA93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F944A49"/>
    <w:multiLevelType w:val="hybridMultilevel"/>
    <w:tmpl w:val="126073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2236737"/>
    <w:multiLevelType w:val="multilevel"/>
    <w:tmpl w:val="F956FA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26F4CC8"/>
    <w:multiLevelType w:val="multilevel"/>
    <w:tmpl w:val="B09AA5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2E50AFF"/>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2F617EA"/>
    <w:multiLevelType w:val="multilevel"/>
    <w:tmpl w:val="36D88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24" w15:restartNumberingAfterBreak="0">
    <w:nsid w:val="7452465E"/>
    <w:multiLevelType w:val="hybridMultilevel"/>
    <w:tmpl w:val="9CAE35C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4F53A5A"/>
    <w:multiLevelType w:val="multilevel"/>
    <w:tmpl w:val="8CBC7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65C71D8"/>
    <w:multiLevelType w:val="multilevel"/>
    <w:tmpl w:val="90A80A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9EB02F3"/>
    <w:multiLevelType w:val="multilevel"/>
    <w:tmpl w:val="5DD8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BFE0AC7"/>
    <w:multiLevelType w:val="hybridMultilevel"/>
    <w:tmpl w:val="47888FF0"/>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C58058A"/>
    <w:multiLevelType w:val="multilevel"/>
    <w:tmpl w:val="5D02A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7CF17DC1"/>
    <w:multiLevelType w:val="multilevel"/>
    <w:tmpl w:val="2FE4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D6B3E7D"/>
    <w:multiLevelType w:val="hybridMultilevel"/>
    <w:tmpl w:val="43AA36E4"/>
    <w:lvl w:ilvl="0" w:tplc="02640440">
      <w:start w:val="3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5"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6" w15:restartNumberingAfterBreak="0">
    <w:nsid w:val="7FEE13A9"/>
    <w:multiLevelType w:val="multilevel"/>
    <w:tmpl w:val="C1241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4588732">
    <w:abstractNumId w:val="58"/>
  </w:num>
  <w:num w:numId="2" w16cid:durableId="967469251">
    <w:abstractNumId w:val="2"/>
    <w:lvlOverride w:ilvl="0">
      <w:startOverride w:val="1"/>
    </w:lvlOverride>
  </w:num>
  <w:num w:numId="3" w16cid:durableId="477459721">
    <w:abstractNumId w:val="15"/>
  </w:num>
  <w:num w:numId="4" w16cid:durableId="1564827391">
    <w:abstractNumId w:val="39"/>
  </w:num>
  <w:num w:numId="5" w16cid:durableId="1368527818">
    <w:abstractNumId w:val="42"/>
  </w:num>
  <w:num w:numId="6" w16cid:durableId="686564287">
    <w:abstractNumId w:val="95"/>
  </w:num>
  <w:num w:numId="7" w16cid:durableId="1640105971">
    <w:abstractNumId w:val="90"/>
  </w:num>
  <w:num w:numId="8" w16cid:durableId="315648332">
    <w:abstractNumId w:val="128"/>
  </w:num>
  <w:num w:numId="9" w16cid:durableId="1041367427">
    <w:abstractNumId w:val="126"/>
  </w:num>
  <w:num w:numId="10" w16cid:durableId="1751655648">
    <w:abstractNumId w:val="46"/>
  </w:num>
  <w:num w:numId="11" w16cid:durableId="1484273045">
    <w:abstractNumId w:val="16"/>
  </w:num>
  <w:num w:numId="12" w16cid:durableId="595602204">
    <w:abstractNumId w:val="17"/>
  </w:num>
  <w:num w:numId="13" w16cid:durableId="518159195">
    <w:abstractNumId w:val="131"/>
  </w:num>
  <w:num w:numId="14" w16cid:durableId="2023897559">
    <w:abstractNumId w:val="75"/>
  </w:num>
  <w:num w:numId="15" w16cid:durableId="1204562388">
    <w:abstractNumId w:val="84"/>
  </w:num>
  <w:num w:numId="16" w16cid:durableId="2137484134">
    <w:abstractNumId w:val="69"/>
  </w:num>
  <w:num w:numId="17" w16cid:durableId="403451713">
    <w:abstractNumId w:val="135"/>
  </w:num>
  <w:num w:numId="18" w16cid:durableId="1994480908">
    <w:abstractNumId w:val="110"/>
  </w:num>
  <w:num w:numId="19" w16cid:durableId="1330906094">
    <w:abstractNumId w:val="28"/>
  </w:num>
  <w:num w:numId="20" w16cid:durableId="1578050226">
    <w:abstractNumId w:val="10"/>
  </w:num>
  <w:num w:numId="21" w16cid:durableId="840658353">
    <w:abstractNumId w:val="81"/>
  </w:num>
  <w:num w:numId="22" w16cid:durableId="407269615">
    <w:abstractNumId w:val="112"/>
  </w:num>
  <w:num w:numId="23" w16cid:durableId="1228031798">
    <w:abstractNumId w:val="62"/>
  </w:num>
  <w:num w:numId="24" w16cid:durableId="1466043598">
    <w:abstractNumId w:val="123"/>
  </w:num>
  <w:num w:numId="25" w16cid:durableId="1914388696">
    <w:abstractNumId w:val="34"/>
  </w:num>
  <w:num w:numId="26" w16cid:durableId="1383751894">
    <w:abstractNumId w:val="71"/>
  </w:num>
  <w:num w:numId="27" w16cid:durableId="502745158">
    <w:abstractNumId w:val="35"/>
  </w:num>
  <w:num w:numId="28" w16cid:durableId="842285990">
    <w:abstractNumId w:val="105"/>
  </w:num>
  <w:num w:numId="29" w16cid:durableId="1934896552">
    <w:abstractNumId w:val="86"/>
  </w:num>
  <w:num w:numId="30" w16cid:durableId="1926721328">
    <w:abstractNumId w:val="67"/>
  </w:num>
  <w:num w:numId="31" w16cid:durableId="393815527">
    <w:abstractNumId w:val="102"/>
  </w:num>
  <w:num w:numId="32" w16cid:durableId="1360428712">
    <w:abstractNumId w:val="21"/>
  </w:num>
  <w:num w:numId="33" w16cid:durableId="1763186751">
    <w:abstractNumId w:val="72"/>
  </w:num>
  <w:num w:numId="34" w16cid:durableId="18241423">
    <w:abstractNumId w:val="103"/>
  </w:num>
  <w:num w:numId="35" w16cid:durableId="578907125">
    <w:abstractNumId w:val="26"/>
  </w:num>
  <w:num w:numId="36" w16cid:durableId="1786119882">
    <w:abstractNumId w:val="29"/>
  </w:num>
  <w:num w:numId="37" w16cid:durableId="283586218">
    <w:abstractNumId w:val="44"/>
  </w:num>
  <w:num w:numId="38" w16cid:durableId="2122650318">
    <w:abstractNumId w:val="120"/>
  </w:num>
  <w:num w:numId="39" w16cid:durableId="706486344">
    <w:abstractNumId w:val="6"/>
  </w:num>
  <w:num w:numId="40" w16cid:durableId="753429717">
    <w:abstractNumId w:val="27"/>
  </w:num>
  <w:num w:numId="41" w16cid:durableId="1416779217">
    <w:abstractNumId w:val="104"/>
  </w:num>
  <w:num w:numId="42" w16cid:durableId="1418599660">
    <w:abstractNumId w:val="73"/>
  </w:num>
  <w:num w:numId="43" w16cid:durableId="214855818">
    <w:abstractNumId w:val="122"/>
  </w:num>
  <w:num w:numId="44" w16cid:durableId="245382056">
    <w:abstractNumId w:val="57"/>
  </w:num>
  <w:num w:numId="45" w16cid:durableId="122358609">
    <w:abstractNumId w:val="64"/>
  </w:num>
  <w:num w:numId="46" w16cid:durableId="163252600">
    <w:abstractNumId w:val="89"/>
  </w:num>
  <w:num w:numId="47" w16cid:durableId="108938671">
    <w:abstractNumId w:val="121"/>
  </w:num>
  <w:num w:numId="48" w16cid:durableId="342702926">
    <w:abstractNumId w:val="30"/>
  </w:num>
  <w:num w:numId="49" w16cid:durableId="1490242980">
    <w:abstractNumId w:val="76"/>
  </w:num>
  <w:num w:numId="50" w16cid:durableId="313487015">
    <w:abstractNumId w:val="4"/>
  </w:num>
  <w:num w:numId="51" w16cid:durableId="1899851957">
    <w:abstractNumId w:val="98"/>
  </w:num>
  <w:num w:numId="52" w16cid:durableId="1179124489">
    <w:abstractNumId w:val="1"/>
  </w:num>
  <w:num w:numId="53" w16cid:durableId="1253204501">
    <w:abstractNumId w:val="36"/>
  </w:num>
  <w:num w:numId="54" w16cid:durableId="1725905436">
    <w:abstractNumId w:val="114"/>
  </w:num>
  <w:num w:numId="55" w16cid:durableId="1131285154">
    <w:abstractNumId w:val="5"/>
  </w:num>
  <w:num w:numId="56" w16cid:durableId="413355518">
    <w:abstractNumId w:val="40"/>
  </w:num>
  <w:num w:numId="57" w16cid:durableId="1364208996">
    <w:abstractNumId w:val="41"/>
  </w:num>
  <w:num w:numId="58" w16cid:durableId="145828225">
    <w:abstractNumId w:val="7"/>
  </w:num>
  <w:num w:numId="59" w16cid:durableId="426192245">
    <w:abstractNumId w:val="48"/>
  </w:num>
  <w:num w:numId="60" w16cid:durableId="1871530738">
    <w:abstractNumId w:val="118"/>
  </w:num>
  <w:num w:numId="61" w16cid:durableId="1176577253">
    <w:abstractNumId w:val="14"/>
  </w:num>
  <w:num w:numId="62" w16cid:durableId="298582839">
    <w:abstractNumId w:val="79"/>
  </w:num>
  <w:num w:numId="63" w16cid:durableId="503862658">
    <w:abstractNumId w:val="61"/>
  </w:num>
  <w:num w:numId="64" w16cid:durableId="469790181">
    <w:abstractNumId w:val="24"/>
  </w:num>
  <w:num w:numId="65" w16cid:durableId="1490243838">
    <w:abstractNumId w:val="68"/>
  </w:num>
  <w:num w:numId="66" w16cid:durableId="833496570">
    <w:abstractNumId w:val="119"/>
  </w:num>
  <w:num w:numId="67" w16cid:durableId="536242010">
    <w:abstractNumId w:val="12"/>
  </w:num>
  <w:num w:numId="68" w16cid:durableId="401560139">
    <w:abstractNumId w:val="55"/>
  </w:num>
  <w:num w:numId="69" w16cid:durableId="1259214468">
    <w:abstractNumId w:val="49"/>
  </w:num>
  <w:num w:numId="70" w16cid:durableId="1939438039">
    <w:abstractNumId w:val="20"/>
  </w:num>
  <w:num w:numId="71" w16cid:durableId="1717001066">
    <w:abstractNumId w:val="96"/>
  </w:num>
  <w:num w:numId="72" w16cid:durableId="363215104">
    <w:abstractNumId w:val="11"/>
  </w:num>
  <w:num w:numId="73" w16cid:durableId="660692053">
    <w:abstractNumId w:val="83"/>
  </w:num>
  <w:num w:numId="74" w16cid:durableId="1580679305">
    <w:abstractNumId w:val="117"/>
  </w:num>
  <w:num w:numId="75" w16cid:durableId="580525267">
    <w:abstractNumId w:val="93"/>
  </w:num>
  <w:num w:numId="76" w16cid:durableId="2059166721">
    <w:abstractNumId w:val="106"/>
  </w:num>
  <w:num w:numId="77" w16cid:durableId="276761627">
    <w:abstractNumId w:val="60"/>
  </w:num>
  <w:num w:numId="78" w16cid:durableId="1145582108">
    <w:abstractNumId w:val="43"/>
  </w:num>
  <w:num w:numId="79" w16cid:durableId="1816868805">
    <w:abstractNumId w:val="23"/>
  </w:num>
  <w:num w:numId="80" w16cid:durableId="1155219731">
    <w:abstractNumId w:val="63"/>
  </w:num>
  <w:num w:numId="81" w16cid:durableId="1750957113">
    <w:abstractNumId w:val="47"/>
  </w:num>
  <w:num w:numId="82" w16cid:durableId="529686027">
    <w:abstractNumId w:val="97"/>
  </w:num>
  <w:num w:numId="83" w16cid:durableId="178858617">
    <w:abstractNumId w:val="22"/>
  </w:num>
  <w:num w:numId="84" w16cid:durableId="1879969823">
    <w:abstractNumId w:val="113"/>
  </w:num>
  <w:num w:numId="85" w16cid:durableId="2065565212">
    <w:abstractNumId w:val="134"/>
  </w:num>
  <w:num w:numId="86" w16cid:durableId="1286498517">
    <w:abstractNumId w:val="0"/>
  </w:num>
  <w:num w:numId="87" w16cid:durableId="480078921">
    <w:abstractNumId w:val="59"/>
  </w:num>
  <w:num w:numId="88" w16cid:durableId="1411537459">
    <w:abstractNumId w:val="25"/>
  </w:num>
  <w:num w:numId="89" w16cid:durableId="1001394622">
    <w:abstractNumId w:val="56"/>
  </w:num>
  <w:num w:numId="90" w16cid:durableId="1300380134">
    <w:abstractNumId w:val="37"/>
  </w:num>
  <w:num w:numId="91" w16cid:durableId="797839071">
    <w:abstractNumId w:val="54"/>
  </w:num>
  <w:num w:numId="92" w16cid:durableId="1194153556">
    <w:abstractNumId w:val="130"/>
  </w:num>
  <w:num w:numId="93" w16cid:durableId="1669819567">
    <w:abstractNumId w:val="87"/>
  </w:num>
  <w:num w:numId="94" w16cid:durableId="577446112">
    <w:abstractNumId w:val="80"/>
  </w:num>
  <w:num w:numId="95" w16cid:durableId="1596940551">
    <w:abstractNumId w:val="80"/>
    <w:lvlOverride w:ilvl="1">
      <w:startOverride w:val="2"/>
    </w:lvlOverride>
  </w:num>
  <w:num w:numId="96" w16cid:durableId="527639433">
    <w:abstractNumId w:val="80"/>
    <w:lvlOverride w:ilvl="1">
      <w:startOverride w:val="3"/>
    </w:lvlOverride>
  </w:num>
  <w:num w:numId="97" w16cid:durableId="1282301092">
    <w:abstractNumId w:val="80"/>
    <w:lvlOverride w:ilvl="1">
      <w:startOverride w:val="4"/>
    </w:lvlOverride>
  </w:num>
  <w:num w:numId="98" w16cid:durableId="1725369527">
    <w:abstractNumId w:val="80"/>
    <w:lvlOverride w:ilvl="1">
      <w:startOverride w:val="5"/>
    </w:lvlOverride>
  </w:num>
  <w:num w:numId="99" w16cid:durableId="1904297053">
    <w:abstractNumId w:val="80"/>
    <w:lvlOverride w:ilvl="1">
      <w:startOverride w:val="6"/>
    </w:lvlOverride>
  </w:num>
  <w:num w:numId="100" w16cid:durableId="15742332">
    <w:abstractNumId w:val="80"/>
    <w:lvlOverride w:ilvl="1">
      <w:startOverride w:val="7"/>
    </w:lvlOverride>
  </w:num>
  <w:num w:numId="101" w16cid:durableId="1322386506">
    <w:abstractNumId w:val="80"/>
    <w:lvlOverride w:ilvl="1">
      <w:startOverride w:val="8"/>
    </w:lvlOverride>
  </w:num>
  <w:num w:numId="102" w16cid:durableId="1123303760">
    <w:abstractNumId w:val="80"/>
    <w:lvlOverride w:ilvl="1">
      <w:startOverride w:val="9"/>
    </w:lvlOverride>
  </w:num>
  <w:num w:numId="103" w16cid:durableId="1037657408">
    <w:abstractNumId w:val="80"/>
    <w:lvlOverride w:ilvl="1">
      <w:startOverride w:val="10"/>
    </w:lvlOverride>
  </w:num>
  <w:num w:numId="104" w16cid:durableId="1744642809">
    <w:abstractNumId w:val="136"/>
  </w:num>
  <w:num w:numId="105" w16cid:durableId="504975674">
    <w:abstractNumId w:val="111"/>
  </w:num>
  <w:num w:numId="106" w16cid:durableId="512917303">
    <w:abstractNumId w:val="91"/>
  </w:num>
  <w:num w:numId="107" w16cid:durableId="1854415789">
    <w:abstractNumId w:val="13"/>
  </w:num>
  <w:num w:numId="108" w16cid:durableId="2110076517">
    <w:abstractNumId w:val="32"/>
  </w:num>
  <w:num w:numId="109" w16cid:durableId="1186989637">
    <w:abstractNumId w:val="116"/>
  </w:num>
  <w:num w:numId="110" w16cid:durableId="1424061893">
    <w:abstractNumId w:val="82"/>
  </w:num>
  <w:num w:numId="111" w16cid:durableId="1856536399">
    <w:abstractNumId w:val="52"/>
  </w:num>
  <w:num w:numId="112" w16cid:durableId="1096172977">
    <w:abstractNumId w:val="115"/>
  </w:num>
  <w:num w:numId="113" w16cid:durableId="1888910317">
    <w:abstractNumId w:val="18"/>
  </w:num>
  <w:num w:numId="114" w16cid:durableId="748575200">
    <w:abstractNumId w:val="74"/>
  </w:num>
  <w:num w:numId="115" w16cid:durableId="17050026">
    <w:abstractNumId w:val="53"/>
  </w:num>
  <w:num w:numId="116" w16cid:durableId="1407996569">
    <w:abstractNumId w:val="19"/>
  </w:num>
  <w:num w:numId="117" w16cid:durableId="1695959831">
    <w:abstractNumId w:val="9"/>
  </w:num>
  <w:num w:numId="118" w16cid:durableId="1244489633">
    <w:abstractNumId w:val="108"/>
  </w:num>
  <w:num w:numId="119" w16cid:durableId="2105875981">
    <w:abstractNumId w:val="109"/>
  </w:num>
  <w:num w:numId="120" w16cid:durableId="205877030">
    <w:abstractNumId w:val="92"/>
  </w:num>
  <w:num w:numId="121" w16cid:durableId="829641927">
    <w:abstractNumId w:val="132"/>
  </w:num>
  <w:num w:numId="122" w16cid:durableId="550043672">
    <w:abstractNumId w:val="3"/>
  </w:num>
  <w:num w:numId="123" w16cid:durableId="126318497">
    <w:abstractNumId w:val="45"/>
  </w:num>
  <w:num w:numId="124" w16cid:durableId="1035928351">
    <w:abstractNumId w:val="88"/>
  </w:num>
  <w:num w:numId="125" w16cid:durableId="361174013">
    <w:abstractNumId w:val="50"/>
  </w:num>
  <w:num w:numId="126" w16cid:durableId="745958393">
    <w:abstractNumId w:val="66"/>
  </w:num>
  <w:num w:numId="127" w16cid:durableId="1265916502">
    <w:abstractNumId w:val="99"/>
  </w:num>
  <w:num w:numId="128" w16cid:durableId="1244728261">
    <w:abstractNumId w:val="129"/>
  </w:num>
  <w:num w:numId="129" w16cid:durableId="761605509">
    <w:abstractNumId w:val="78"/>
  </w:num>
  <w:num w:numId="130" w16cid:durableId="951595528">
    <w:abstractNumId w:val="77"/>
  </w:num>
  <w:num w:numId="131" w16cid:durableId="1541624047">
    <w:abstractNumId w:val="101"/>
  </w:num>
  <w:num w:numId="132" w16cid:durableId="2111394722">
    <w:abstractNumId w:val="107"/>
  </w:num>
  <w:num w:numId="133" w16cid:durableId="1129934157">
    <w:abstractNumId w:val="124"/>
  </w:num>
  <w:num w:numId="134" w16cid:durableId="1754816904">
    <w:abstractNumId w:val="38"/>
  </w:num>
  <w:num w:numId="135" w16cid:durableId="225459509">
    <w:abstractNumId w:val="31"/>
  </w:num>
  <w:num w:numId="136" w16cid:durableId="1045175939">
    <w:abstractNumId w:val="33"/>
  </w:num>
  <w:num w:numId="137" w16cid:durableId="1812597508">
    <w:abstractNumId w:val="85"/>
  </w:num>
  <w:num w:numId="138" w16cid:durableId="963538397">
    <w:abstractNumId w:val="100"/>
  </w:num>
  <w:num w:numId="139" w16cid:durableId="512113687">
    <w:abstractNumId w:val="127"/>
  </w:num>
  <w:num w:numId="140" w16cid:durableId="266692692">
    <w:abstractNumId w:val="133"/>
  </w:num>
  <w:num w:numId="141" w16cid:durableId="313993399">
    <w:abstractNumId w:val="51"/>
  </w:num>
  <w:num w:numId="142" w16cid:durableId="1912503124">
    <w:abstractNumId w:val="94"/>
  </w:num>
  <w:num w:numId="143" w16cid:durableId="2123957557">
    <w:abstractNumId w:val="65"/>
  </w:num>
  <w:num w:numId="144" w16cid:durableId="988939870">
    <w:abstractNumId w:val="8"/>
  </w:num>
  <w:num w:numId="145" w16cid:durableId="173155656">
    <w:abstractNumId w:val="125"/>
  </w:num>
  <w:num w:numId="146" w16cid:durableId="1803107620">
    <w:abstractNumId w:val="7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699B"/>
    <w:rsid w:val="00017088"/>
    <w:rsid w:val="000173B9"/>
    <w:rsid w:val="00020D98"/>
    <w:rsid w:val="000226A0"/>
    <w:rsid w:val="00022CD8"/>
    <w:rsid w:val="00022D2A"/>
    <w:rsid w:val="00023921"/>
    <w:rsid w:val="000248BC"/>
    <w:rsid w:val="00024C64"/>
    <w:rsid w:val="00027146"/>
    <w:rsid w:val="00027B85"/>
    <w:rsid w:val="00027B96"/>
    <w:rsid w:val="00027FD4"/>
    <w:rsid w:val="0003014C"/>
    <w:rsid w:val="0003072C"/>
    <w:rsid w:val="00030766"/>
    <w:rsid w:val="0003176F"/>
    <w:rsid w:val="00032841"/>
    <w:rsid w:val="00032B0C"/>
    <w:rsid w:val="00033CD7"/>
    <w:rsid w:val="0003407E"/>
    <w:rsid w:val="0003467D"/>
    <w:rsid w:val="0003467F"/>
    <w:rsid w:val="00034E3A"/>
    <w:rsid w:val="0003525E"/>
    <w:rsid w:val="00035AAB"/>
    <w:rsid w:val="00037212"/>
    <w:rsid w:val="000373D0"/>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DC9"/>
    <w:rsid w:val="00046C12"/>
    <w:rsid w:val="0004702B"/>
    <w:rsid w:val="00047882"/>
    <w:rsid w:val="000507DE"/>
    <w:rsid w:val="000512EB"/>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B76"/>
    <w:rsid w:val="00070DDD"/>
    <w:rsid w:val="00071193"/>
    <w:rsid w:val="00071EB6"/>
    <w:rsid w:val="000724D5"/>
    <w:rsid w:val="0007291C"/>
    <w:rsid w:val="00072C4A"/>
    <w:rsid w:val="00075AC8"/>
    <w:rsid w:val="00075B23"/>
    <w:rsid w:val="00077371"/>
    <w:rsid w:val="000774B8"/>
    <w:rsid w:val="0007759C"/>
    <w:rsid w:val="00080B2D"/>
    <w:rsid w:val="00080BC2"/>
    <w:rsid w:val="00082A56"/>
    <w:rsid w:val="00082E63"/>
    <w:rsid w:val="0008378F"/>
    <w:rsid w:val="000838C8"/>
    <w:rsid w:val="0008474D"/>
    <w:rsid w:val="00084934"/>
    <w:rsid w:val="00084A55"/>
    <w:rsid w:val="00084F7D"/>
    <w:rsid w:val="00087120"/>
    <w:rsid w:val="000873E6"/>
    <w:rsid w:val="00090329"/>
    <w:rsid w:val="00090639"/>
    <w:rsid w:val="000910AA"/>
    <w:rsid w:val="00091726"/>
    <w:rsid w:val="00091818"/>
    <w:rsid w:val="00091CBC"/>
    <w:rsid w:val="00092A75"/>
    <w:rsid w:val="00093C9E"/>
    <w:rsid w:val="000951B7"/>
    <w:rsid w:val="000951EE"/>
    <w:rsid w:val="00097E46"/>
    <w:rsid w:val="000A10F0"/>
    <w:rsid w:val="000A1231"/>
    <w:rsid w:val="000A16EA"/>
    <w:rsid w:val="000A1D43"/>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57E0"/>
    <w:rsid w:val="000B6155"/>
    <w:rsid w:val="000B7D22"/>
    <w:rsid w:val="000C0043"/>
    <w:rsid w:val="000C068A"/>
    <w:rsid w:val="000C0846"/>
    <w:rsid w:val="000C103A"/>
    <w:rsid w:val="000C10B8"/>
    <w:rsid w:val="000C3FD8"/>
    <w:rsid w:val="000C4B40"/>
    <w:rsid w:val="000C4BC7"/>
    <w:rsid w:val="000C5432"/>
    <w:rsid w:val="000C6357"/>
    <w:rsid w:val="000C678B"/>
    <w:rsid w:val="000C6DC9"/>
    <w:rsid w:val="000C7F30"/>
    <w:rsid w:val="000D0441"/>
    <w:rsid w:val="000D0EF5"/>
    <w:rsid w:val="000D17D5"/>
    <w:rsid w:val="000D1865"/>
    <w:rsid w:val="000D2922"/>
    <w:rsid w:val="000D5536"/>
    <w:rsid w:val="000D576B"/>
    <w:rsid w:val="000D5996"/>
    <w:rsid w:val="000D640F"/>
    <w:rsid w:val="000D655F"/>
    <w:rsid w:val="000D67C5"/>
    <w:rsid w:val="000D6E58"/>
    <w:rsid w:val="000D7FE8"/>
    <w:rsid w:val="000E0729"/>
    <w:rsid w:val="000E21F1"/>
    <w:rsid w:val="000E235B"/>
    <w:rsid w:val="000E2C81"/>
    <w:rsid w:val="000E2F58"/>
    <w:rsid w:val="000E3019"/>
    <w:rsid w:val="000E445F"/>
    <w:rsid w:val="000E52B9"/>
    <w:rsid w:val="000E5CDB"/>
    <w:rsid w:val="000E729B"/>
    <w:rsid w:val="000F0625"/>
    <w:rsid w:val="000F0626"/>
    <w:rsid w:val="000F17E4"/>
    <w:rsid w:val="000F2A2D"/>
    <w:rsid w:val="000F2F16"/>
    <w:rsid w:val="000F3086"/>
    <w:rsid w:val="000F3155"/>
    <w:rsid w:val="000F3424"/>
    <w:rsid w:val="000F47F7"/>
    <w:rsid w:val="000F5313"/>
    <w:rsid w:val="000F6291"/>
    <w:rsid w:val="000F71CB"/>
    <w:rsid w:val="000F7F92"/>
    <w:rsid w:val="001005BE"/>
    <w:rsid w:val="00100AC4"/>
    <w:rsid w:val="001011D8"/>
    <w:rsid w:val="00101A5C"/>
    <w:rsid w:val="00101B68"/>
    <w:rsid w:val="00103977"/>
    <w:rsid w:val="0010444B"/>
    <w:rsid w:val="00104BF7"/>
    <w:rsid w:val="001059E5"/>
    <w:rsid w:val="001060C9"/>
    <w:rsid w:val="001062E9"/>
    <w:rsid w:val="00106740"/>
    <w:rsid w:val="00110FC0"/>
    <w:rsid w:val="00111EA6"/>
    <w:rsid w:val="00114D18"/>
    <w:rsid w:val="00115476"/>
    <w:rsid w:val="0011575B"/>
    <w:rsid w:val="00120B5C"/>
    <w:rsid w:val="00120BEB"/>
    <w:rsid w:val="00121491"/>
    <w:rsid w:val="00122431"/>
    <w:rsid w:val="00124331"/>
    <w:rsid w:val="00124BE6"/>
    <w:rsid w:val="00124DAF"/>
    <w:rsid w:val="00124E50"/>
    <w:rsid w:val="001251C2"/>
    <w:rsid w:val="00125A30"/>
    <w:rsid w:val="0012637A"/>
    <w:rsid w:val="00126DED"/>
    <w:rsid w:val="001271A8"/>
    <w:rsid w:val="00127E32"/>
    <w:rsid w:val="00131747"/>
    <w:rsid w:val="00131E2E"/>
    <w:rsid w:val="00132C89"/>
    <w:rsid w:val="001334FD"/>
    <w:rsid w:val="00134017"/>
    <w:rsid w:val="00134317"/>
    <w:rsid w:val="001344A0"/>
    <w:rsid w:val="00134C4E"/>
    <w:rsid w:val="00136671"/>
    <w:rsid w:val="00136BDA"/>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6A4B"/>
    <w:rsid w:val="0014720E"/>
    <w:rsid w:val="00147542"/>
    <w:rsid w:val="00147852"/>
    <w:rsid w:val="00147B3F"/>
    <w:rsid w:val="00150EF3"/>
    <w:rsid w:val="00150F40"/>
    <w:rsid w:val="00150FA1"/>
    <w:rsid w:val="001516D6"/>
    <w:rsid w:val="00151E5F"/>
    <w:rsid w:val="00152031"/>
    <w:rsid w:val="001523D1"/>
    <w:rsid w:val="00153479"/>
    <w:rsid w:val="00154A7F"/>
    <w:rsid w:val="00155868"/>
    <w:rsid w:val="00155928"/>
    <w:rsid w:val="00156087"/>
    <w:rsid w:val="0015652A"/>
    <w:rsid w:val="00156725"/>
    <w:rsid w:val="001567B6"/>
    <w:rsid w:val="00157DE4"/>
    <w:rsid w:val="00157EE5"/>
    <w:rsid w:val="00157F64"/>
    <w:rsid w:val="001604FF"/>
    <w:rsid w:val="00160CB6"/>
    <w:rsid w:val="00162A67"/>
    <w:rsid w:val="00165EFD"/>
    <w:rsid w:val="001661AF"/>
    <w:rsid w:val="00170FCA"/>
    <w:rsid w:val="001721E1"/>
    <w:rsid w:val="00172CB9"/>
    <w:rsid w:val="00172DE2"/>
    <w:rsid w:val="00174AAC"/>
    <w:rsid w:val="001774FD"/>
    <w:rsid w:val="00177B3F"/>
    <w:rsid w:val="00182BE5"/>
    <w:rsid w:val="00183A0D"/>
    <w:rsid w:val="0018498F"/>
    <w:rsid w:val="001849DB"/>
    <w:rsid w:val="00184C0F"/>
    <w:rsid w:val="0018529D"/>
    <w:rsid w:val="00185DD1"/>
    <w:rsid w:val="00187697"/>
    <w:rsid w:val="00187A08"/>
    <w:rsid w:val="00190480"/>
    <w:rsid w:val="0019056B"/>
    <w:rsid w:val="00191241"/>
    <w:rsid w:val="00192238"/>
    <w:rsid w:val="001926E1"/>
    <w:rsid w:val="00193090"/>
    <w:rsid w:val="00195649"/>
    <w:rsid w:val="00195BE5"/>
    <w:rsid w:val="00195C53"/>
    <w:rsid w:val="00196782"/>
    <w:rsid w:val="001971D3"/>
    <w:rsid w:val="001A0DF8"/>
    <w:rsid w:val="001A2CCA"/>
    <w:rsid w:val="001A2E0D"/>
    <w:rsid w:val="001A2FED"/>
    <w:rsid w:val="001A3B65"/>
    <w:rsid w:val="001A3F1D"/>
    <w:rsid w:val="001A5D8B"/>
    <w:rsid w:val="001A6506"/>
    <w:rsid w:val="001A7090"/>
    <w:rsid w:val="001A7608"/>
    <w:rsid w:val="001B05E2"/>
    <w:rsid w:val="001B0B35"/>
    <w:rsid w:val="001B0CAF"/>
    <w:rsid w:val="001B0D65"/>
    <w:rsid w:val="001B0D8A"/>
    <w:rsid w:val="001B1794"/>
    <w:rsid w:val="001B252A"/>
    <w:rsid w:val="001B34A8"/>
    <w:rsid w:val="001B3C9A"/>
    <w:rsid w:val="001B4381"/>
    <w:rsid w:val="001B44A3"/>
    <w:rsid w:val="001B4B71"/>
    <w:rsid w:val="001B5C6B"/>
    <w:rsid w:val="001B67AD"/>
    <w:rsid w:val="001B7B90"/>
    <w:rsid w:val="001C1FD3"/>
    <w:rsid w:val="001C2768"/>
    <w:rsid w:val="001C3157"/>
    <w:rsid w:val="001C364F"/>
    <w:rsid w:val="001C39ED"/>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18B"/>
    <w:rsid w:val="001D544C"/>
    <w:rsid w:val="001D56CD"/>
    <w:rsid w:val="001D5EA1"/>
    <w:rsid w:val="001D6EF9"/>
    <w:rsid w:val="001D74F6"/>
    <w:rsid w:val="001D7A74"/>
    <w:rsid w:val="001D7AA4"/>
    <w:rsid w:val="001E03CF"/>
    <w:rsid w:val="001E157A"/>
    <w:rsid w:val="001E1B19"/>
    <w:rsid w:val="001E27F9"/>
    <w:rsid w:val="001E289F"/>
    <w:rsid w:val="001E2C24"/>
    <w:rsid w:val="001E2FCA"/>
    <w:rsid w:val="001E5C3C"/>
    <w:rsid w:val="001E67CC"/>
    <w:rsid w:val="001E70B4"/>
    <w:rsid w:val="001E776C"/>
    <w:rsid w:val="001F207A"/>
    <w:rsid w:val="001F2D0F"/>
    <w:rsid w:val="001F308A"/>
    <w:rsid w:val="001F30E0"/>
    <w:rsid w:val="001F30FA"/>
    <w:rsid w:val="001F3116"/>
    <w:rsid w:val="001F3306"/>
    <w:rsid w:val="001F3EE5"/>
    <w:rsid w:val="001F4492"/>
    <w:rsid w:val="001F487E"/>
    <w:rsid w:val="001F4AE3"/>
    <w:rsid w:val="001F5E6D"/>
    <w:rsid w:val="001F62FA"/>
    <w:rsid w:val="001F7003"/>
    <w:rsid w:val="00200147"/>
    <w:rsid w:val="002002A0"/>
    <w:rsid w:val="00202D2C"/>
    <w:rsid w:val="002038CD"/>
    <w:rsid w:val="002042B2"/>
    <w:rsid w:val="0020563D"/>
    <w:rsid w:val="00205ABB"/>
    <w:rsid w:val="00205F4F"/>
    <w:rsid w:val="00206920"/>
    <w:rsid w:val="00206B0B"/>
    <w:rsid w:val="00210A30"/>
    <w:rsid w:val="002120B5"/>
    <w:rsid w:val="00212319"/>
    <w:rsid w:val="00212A37"/>
    <w:rsid w:val="00213702"/>
    <w:rsid w:val="00213C7C"/>
    <w:rsid w:val="0021403E"/>
    <w:rsid w:val="002153E7"/>
    <w:rsid w:val="00215B6D"/>
    <w:rsid w:val="00215F21"/>
    <w:rsid w:val="002161ED"/>
    <w:rsid w:val="0021639D"/>
    <w:rsid w:val="00216897"/>
    <w:rsid w:val="00216D57"/>
    <w:rsid w:val="00217531"/>
    <w:rsid w:val="00221318"/>
    <w:rsid w:val="00221923"/>
    <w:rsid w:val="0022293A"/>
    <w:rsid w:val="0022401C"/>
    <w:rsid w:val="00224588"/>
    <w:rsid w:val="00225722"/>
    <w:rsid w:val="002259D6"/>
    <w:rsid w:val="00225CC5"/>
    <w:rsid w:val="002276BC"/>
    <w:rsid w:val="0022783D"/>
    <w:rsid w:val="00231F28"/>
    <w:rsid w:val="00232267"/>
    <w:rsid w:val="00233741"/>
    <w:rsid w:val="00233BD4"/>
    <w:rsid w:val="002341D3"/>
    <w:rsid w:val="0023446F"/>
    <w:rsid w:val="002360F8"/>
    <w:rsid w:val="00236581"/>
    <w:rsid w:val="0023679A"/>
    <w:rsid w:val="00237396"/>
    <w:rsid w:val="00240A70"/>
    <w:rsid w:val="00241ABC"/>
    <w:rsid w:val="00241B43"/>
    <w:rsid w:val="00242FC3"/>
    <w:rsid w:val="00243975"/>
    <w:rsid w:val="00243B21"/>
    <w:rsid w:val="00243FCF"/>
    <w:rsid w:val="002440B8"/>
    <w:rsid w:val="00244422"/>
    <w:rsid w:val="002447C4"/>
    <w:rsid w:val="00245D5E"/>
    <w:rsid w:val="002461FD"/>
    <w:rsid w:val="00246200"/>
    <w:rsid w:val="002464C9"/>
    <w:rsid w:val="0024662F"/>
    <w:rsid w:val="00246ADF"/>
    <w:rsid w:val="0024719D"/>
    <w:rsid w:val="00247A0F"/>
    <w:rsid w:val="002504C9"/>
    <w:rsid w:val="00250A1C"/>
    <w:rsid w:val="002513D9"/>
    <w:rsid w:val="00253E41"/>
    <w:rsid w:val="002545DC"/>
    <w:rsid w:val="00255243"/>
    <w:rsid w:val="0025556D"/>
    <w:rsid w:val="0025729D"/>
    <w:rsid w:val="002579C9"/>
    <w:rsid w:val="00260677"/>
    <w:rsid w:val="00260F53"/>
    <w:rsid w:val="002610B1"/>
    <w:rsid w:val="002628D2"/>
    <w:rsid w:val="00262F12"/>
    <w:rsid w:val="00263FB8"/>
    <w:rsid w:val="0026426F"/>
    <w:rsid w:val="00264C05"/>
    <w:rsid w:val="0026535A"/>
    <w:rsid w:val="002654F7"/>
    <w:rsid w:val="00265977"/>
    <w:rsid w:val="00265B41"/>
    <w:rsid w:val="00266391"/>
    <w:rsid w:val="00266BB6"/>
    <w:rsid w:val="00267FCB"/>
    <w:rsid w:val="00272064"/>
    <w:rsid w:val="002736B5"/>
    <w:rsid w:val="002742F4"/>
    <w:rsid w:val="00274DB2"/>
    <w:rsid w:val="00274F85"/>
    <w:rsid w:val="00275C6C"/>
    <w:rsid w:val="00275F7E"/>
    <w:rsid w:val="002765E0"/>
    <w:rsid w:val="00276C27"/>
    <w:rsid w:val="00280228"/>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BF2"/>
    <w:rsid w:val="00290332"/>
    <w:rsid w:val="0029055A"/>
    <w:rsid w:val="00291148"/>
    <w:rsid w:val="00292B88"/>
    <w:rsid w:val="00294F40"/>
    <w:rsid w:val="002954D3"/>
    <w:rsid w:val="002954F9"/>
    <w:rsid w:val="00295750"/>
    <w:rsid w:val="002962E4"/>
    <w:rsid w:val="0029721A"/>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CFF"/>
    <w:rsid w:val="002B2A38"/>
    <w:rsid w:val="002B3EBC"/>
    <w:rsid w:val="002B465C"/>
    <w:rsid w:val="002B5651"/>
    <w:rsid w:val="002B7991"/>
    <w:rsid w:val="002B7CE9"/>
    <w:rsid w:val="002C0547"/>
    <w:rsid w:val="002C0E6E"/>
    <w:rsid w:val="002C1BD1"/>
    <w:rsid w:val="002C2487"/>
    <w:rsid w:val="002C2770"/>
    <w:rsid w:val="002C40F7"/>
    <w:rsid w:val="002C54B2"/>
    <w:rsid w:val="002C54C1"/>
    <w:rsid w:val="002C56A3"/>
    <w:rsid w:val="002C592C"/>
    <w:rsid w:val="002C5BE3"/>
    <w:rsid w:val="002C5D9D"/>
    <w:rsid w:val="002C61A5"/>
    <w:rsid w:val="002C6C01"/>
    <w:rsid w:val="002C76A4"/>
    <w:rsid w:val="002D0C55"/>
    <w:rsid w:val="002D0FFB"/>
    <w:rsid w:val="002D217C"/>
    <w:rsid w:val="002D2F20"/>
    <w:rsid w:val="002D3661"/>
    <w:rsid w:val="002D3B92"/>
    <w:rsid w:val="002D48EA"/>
    <w:rsid w:val="002D5529"/>
    <w:rsid w:val="002D5DF8"/>
    <w:rsid w:val="002D6543"/>
    <w:rsid w:val="002D660D"/>
    <w:rsid w:val="002D6ABD"/>
    <w:rsid w:val="002E00AB"/>
    <w:rsid w:val="002E017A"/>
    <w:rsid w:val="002E1066"/>
    <w:rsid w:val="002E1C17"/>
    <w:rsid w:val="002E2687"/>
    <w:rsid w:val="002E2A9C"/>
    <w:rsid w:val="002E2AE1"/>
    <w:rsid w:val="002E34DA"/>
    <w:rsid w:val="002E4917"/>
    <w:rsid w:val="002E6075"/>
    <w:rsid w:val="002E758D"/>
    <w:rsid w:val="002E759F"/>
    <w:rsid w:val="002E7E94"/>
    <w:rsid w:val="002F0C34"/>
    <w:rsid w:val="002F1095"/>
    <w:rsid w:val="002F273A"/>
    <w:rsid w:val="002F54BF"/>
    <w:rsid w:val="002F5614"/>
    <w:rsid w:val="002F60E5"/>
    <w:rsid w:val="002F717A"/>
    <w:rsid w:val="002F7CD0"/>
    <w:rsid w:val="002F7CFE"/>
    <w:rsid w:val="00300437"/>
    <w:rsid w:val="00300E4D"/>
    <w:rsid w:val="003017E8"/>
    <w:rsid w:val="0030234C"/>
    <w:rsid w:val="003046EE"/>
    <w:rsid w:val="003050AF"/>
    <w:rsid w:val="003056D2"/>
    <w:rsid w:val="00305959"/>
    <w:rsid w:val="00305F63"/>
    <w:rsid w:val="00305F6D"/>
    <w:rsid w:val="00306C62"/>
    <w:rsid w:val="0030705B"/>
    <w:rsid w:val="00310338"/>
    <w:rsid w:val="00311899"/>
    <w:rsid w:val="00312317"/>
    <w:rsid w:val="00312C33"/>
    <w:rsid w:val="00312C9F"/>
    <w:rsid w:val="00312E93"/>
    <w:rsid w:val="003130D1"/>
    <w:rsid w:val="0031377E"/>
    <w:rsid w:val="00314889"/>
    <w:rsid w:val="003179B6"/>
    <w:rsid w:val="00317ACC"/>
    <w:rsid w:val="00317C22"/>
    <w:rsid w:val="00317EEC"/>
    <w:rsid w:val="00317F3A"/>
    <w:rsid w:val="00320237"/>
    <w:rsid w:val="0032120D"/>
    <w:rsid w:val="00321286"/>
    <w:rsid w:val="003213EF"/>
    <w:rsid w:val="00321A6C"/>
    <w:rsid w:val="00321D96"/>
    <w:rsid w:val="00323871"/>
    <w:rsid w:val="00323882"/>
    <w:rsid w:val="0032450C"/>
    <w:rsid w:val="003249A1"/>
    <w:rsid w:val="00324C6C"/>
    <w:rsid w:val="003250C0"/>
    <w:rsid w:val="003250D4"/>
    <w:rsid w:val="0032512B"/>
    <w:rsid w:val="00325D91"/>
    <w:rsid w:val="00326159"/>
    <w:rsid w:val="00327380"/>
    <w:rsid w:val="00327457"/>
    <w:rsid w:val="00327A16"/>
    <w:rsid w:val="00327D45"/>
    <w:rsid w:val="00330F91"/>
    <w:rsid w:val="00331E6D"/>
    <w:rsid w:val="00331E7A"/>
    <w:rsid w:val="0033342C"/>
    <w:rsid w:val="0033360D"/>
    <w:rsid w:val="00334918"/>
    <w:rsid w:val="00334B27"/>
    <w:rsid w:val="00336D6D"/>
    <w:rsid w:val="0033701C"/>
    <w:rsid w:val="00337429"/>
    <w:rsid w:val="003376BA"/>
    <w:rsid w:val="00337A12"/>
    <w:rsid w:val="003402E3"/>
    <w:rsid w:val="00342287"/>
    <w:rsid w:val="00343DBB"/>
    <w:rsid w:val="00344D91"/>
    <w:rsid w:val="003450E4"/>
    <w:rsid w:val="00345D1D"/>
    <w:rsid w:val="0034663C"/>
    <w:rsid w:val="00346646"/>
    <w:rsid w:val="003508F9"/>
    <w:rsid w:val="00350E4B"/>
    <w:rsid w:val="003516AB"/>
    <w:rsid w:val="003518FD"/>
    <w:rsid w:val="003525FE"/>
    <w:rsid w:val="00353B2F"/>
    <w:rsid w:val="003548B1"/>
    <w:rsid w:val="00355769"/>
    <w:rsid w:val="00355AF0"/>
    <w:rsid w:val="00357F65"/>
    <w:rsid w:val="003601D0"/>
    <w:rsid w:val="00360A97"/>
    <w:rsid w:val="003613F7"/>
    <w:rsid w:val="00361B53"/>
    <w:rsid w:val="003622EB"/>
    <w:rsid w:val="00363096"/>
    <w:rsid w:val="003638A9"/>
    <w:rsid w:val="003647B9"/>
    <w:rsid w:val="0036494A"/>
    <w:rsid w:val="0036538D"/>
    <w:rsid w:val="00366754"/>
    <w:rsid w:val="0036684A"/>
    <w:rsid w:val="00366B64"/>
    <w:rsid w:val="00367C2F"/>
    <w:rsid w:val="003708B9"/>
    <w:rsid w:val="0037135F"/>
    <w:rsid w:val="003726E8"/>
    <w:rsid w:val="00372C18"/>
    <w:rsid w:val="00372C52"/>
    <w:rsid w:val="00372E34"/>
    <w:rsid w:val="0037382F"/>
    <w:rsid w:val="00373FF2"/>
    <w:rsid w:val="0037445F"/>
    <w:rsid w:val="0037571A"/>
    <w:rsid w:val="00375AED"/>
    <w:rsid w:val="00375CD7"/>
    <w:rsid w:val="00375D17"/>
    <w:rsid w:val="00377340"/>
    <w:rsid w:val="00377E00"/>
    <w:rsid w:val="003807F6"/>
    <w:rsid w:val="0038088D"/>
    <w:rsid w:val="003808DF"/>
    <w:rsid w:val="00380AB5"/>
    <w:rsid w:val="00380C26"/>
    <w:rsid w:val="003810B5"/>
    <w:rsid w:val="0038163B"/>
    <w:rsid w:val="00381705"/>
    <w:rsid w:val="00381894"/>
    <w:rsid w:val="003819D9"/>
    <w:rsid w:val="00381F91"/>
    <w:rsid w:val="00382031"/>
    <w:rsid w:val="003826A5"/>
    <w:rsid w:val="00382890"/>
    <w:rsid w:val="0038348C"/>
    <w:rsid w:val="00383961"/>
    <w:rsid w:val="00386090"/>
    <w:rsid w:val="00386177"/>
    <w:rsid w:val="0038635D"/>
    <w:rsid w:val="00387546"/>
    <w:rsid w:val="00387A86"/>
    <w:rsid w:val="00390479"/>
    <w:rsid w:val="003905EE"/>
    <w:rsid w:val="003906EF"/>
    <w:rsid w:val="0039089C"/>
    <w:rsid w:val="00390939"/>
    <w:rsid w:val="00390AE2"/>
    <w:rsid w:val="0039166C"/>
    <w:rsid w:val="00391B19"/>
    <w:rsid w:val="00392D34"/>
    <w:rsid w:val="00392F89"/>
    <w:rsid w:val="00393E43"/>
    <w:rsid w:val="00394C48"/>
    <w:rsid w:val="00395936"/>
    <w:rsid w:val="003959DB"/>
    <w:rsid w:val="00396ABE"/>
    <w:rsid w:val="00397D7F"/>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C1C"/>
    <w:rsid w:val="003B2DF6"/>
    <w:rsid w:val="003B4CEF"/>
    <w:rsid w:val="003B4EE5"/>
    <w:rsid w:val="003B537C"/>
    <w:rsid w:val="003B54D3"/>
    <w:rsid w:val="003B5F26"/>
    <w:rsid w:val="003B5F54"/>
    <w:rsid w:val="003B5F99"/>
    <w:rsid w:val="003B70F1"/>
    <w:rsid w:val="003C283A"/>
    <w:rsid w:val="003C2C98"/>
    <w:rsid w:val="003C30D9"/>
    <w:rsid w:val="003C36D7"/>
    <w:rsid w:val="003C3773"/>
    <w:rsid w:val="003C3E6B"/>
    <w:rsid w:val="003C4670"/>
    <w:rsid w:val="003C4C20"/>
    <w:rsid w:val="003C4F83"/>
    <w:rsid w:val="003C505B"/>
    <w:rsid w:val="003C579E"/>
    <w:rsid w:val="003C5983"/>
    <w:rsid w:val="003C71D7"/>
    <w:rsid w:val="003C728A"/>
    <w:rsid w:val="003C7969"/>
    <w:rsid w:val="003D0764"/>
    <w:rsid w:val="003D1513"/>
    <w:rsid w:val="003D24FA"/>
    <w:rsid w:val="003D2587"/>
    <w:rsid w:val="003D3E0F"/>
    <w:rsid w:val="003D593F"/>
    <w:rsid w:val="003D5FC7"/>
    <w:rsid w:val="003D6C37"/>
    <w:rsid w:val="003D6D3B"/>
    <w:rsid w:val="003D71FA"/>
    <w:rsid w:val="003E180D"/>
    <w:rsid w:val="003E18D1"/>
    <w:rsid w:val="003E1ED2"/>
    <w:rsid w:val="003E1F73"/>
    <w:rsid w:val="003E21A1"/>
    <w:rsid w:val="003E283F"/>
    <w:rsid w:val="003E2F6D"/>
    <w:rsid w:val="003E31A8"/>
    <w:rsid w:val="003E3352"/>
    <w:rsid w:val="003E35B8"/>
    <w:rsid w:val="003E37FA"/>
    <w:rsid w:val="003E3886"/>
    <w:rsid w:val="003E4250"/>
    <w:rsid w:val="003E4401"/>
    <w:rsid w:val="003E5233"/>
    <w:rsid w:val="003E61AF"/>
    <w:rsid w:val="003E680D"/>
    <w:rsid w:val="003E6F43"/>
    <w:rsid w:val="003E747A"/>
    <w:rsid w:val="003F08A8"/>
    <w:rsid w:val="003F23CF"/>
    <w:rsid w:val="003F278A"/>
    <w:rsid w:val="003F2F63"/>
    <w:rsid w:val="003F3065"/>
    <w:rsid w:val="003F3F5B"/>
    <w:rsid w:val="003F408C"/>
    <w:rsid w:val="003F430E"/>
    <w:rsid w:val="003F45E0"/>
    <w:rsid w:val="003F6338"/>
    <w:rsid w:val="003F635B"/>
    <w:rsid w:val="003F7809"/>
    <w:rsid w:val="004003E7"/>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66E"/>
    <w:rsid w:val="004110D1"/>
    <w:rsid w:val="00412C05"/>
    <w:rsid w:val="004130B2"/>
    <w:rsid w:val="0041310A"/>
    <w:rsid w:val="0041351E"/>
    <w:rsid w:val="004139B1"/>
    <w:rsid w:val="004145A5"/>
    <w:rsid w:val="0041580D"/>
    <w:rsid w:val="00416517"/>
    <w:rsid w:val="00417002"/>
    <w:rsid w:val="0041754C"/>
    <w:rsid w:val="00417645"/>
    <w:rsid w:val="004206BC"/>
    <w:rsid w:val="0042098B"/>
    <w:rsid w:val="004221A5"/>
    <w:rsid w:val="00424479"/>
    <w:rsid w:val="0042481F"/>
    <w:rsid w:val="00424B4D"/>
    <w:rsid w:val="004274ED"/>
    <w:rsid w:val="00427B71"/>
    <w:rsid w:val="00427CA8"/>
    <w:rsid w:val="00427F7B"/>
    <w:rsid w:val="004304D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3897"/>
    <w:rsid w:val="00445007"/>
    <w:rsid w:val="00445A06"/>
    <w:rsid w:val="004477C0"/>
    <w:rsid w:val="00447F85"/>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0EB3"/>
    <w:rsid w:val="00461672"/>
    <w:rsid w:val="004635B3"/>
    <w:rsid w:val="00464EAB"/>
    <w:rsid w:val="00466064"/>
    <w:rsid w:val="00466A09"/>
    <w:rsid w:val="00471472"/>
    <w:rsid w:val="004715A5"/>
    <w:rsid w:val="004720E3"/>
    <w:rsid w:val="00473B7B"/>
    <w:rsid w:val="0047415A"/>
    <w:rsid w:val="004741C0"/>
    <w:rsid w:val="00474637"/>
    <w:rsid w:val="00474B84"/>
    <w:rsid w:val="004757D9"/>
    <w:rsid w:val="0047648E"/>
    <w:rsid w:val="004773F0"/>
    <w:rsid w:val="0047791C"/>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9BF"/>
    <w:rsid w:val="00495ECF"/>
    <w:rsid w:val="004971A5"/>
    <w:rsid w:val="00497D42"/>
    <w:rsid w:val="004A00E9"/>
    <w:rsid w:val="004A11B7"/>
    <w:rsid w:val="004A3EDF"/>
    <w:rsid w:val="004A412C"/>
    <w:rsid w:val="004A456D"/>
    <w:rsid w:val="004A6C68"/>
    <w:rsid w:val="004A7C14"/>
    <w:rsid w:val="004B0800"/>
    <w:rsid w:val="004B08EC"/>
    <w:rsid w:val="004B143E"/>
    <w:rsid w:val="004B2E0F"/>
    <w:rsid w:val="004B4865"/>
    <w:rsid w:val="004B52CA"/>
    <w:rsid w:val="004B5B07"/>
    <w:rsid w:val="004B6CA8"/>
    <w:rsid w:val="004C0A59"/>
    <w:rsid w:val="004C0DB7"/>
    <w:rsid w:val="004C0FEC"/>
    <w:rsid w:val="004C17F2"/>
    <w:rsid w:val="004C1DC8"/>
    <w:rsid w:val="004C28A9"/>
    <w:rsid w:val="004C317D"/>
    <w:rsid w:val="004C4557"/>
    <w:rsid w:val="004C5029"/>
    <w:rsid w:val="004C54F1"/>
    <w:rsid w:val="004C55B4"/>
    <w:rsid w:val="004C5632"/>
    <w:rsid w:val="004C5A2E"/>
    <w:rsid w:val="004C6FC1"/>
    <w:rsid w:val="004D056E"/>
    <w:rsid w:val="004D0DE7"/>
    <w:rsid w:val="004D36FC"/>
    <w:rsid w:val="004D3914"/>
    <w:rsid w:val="004D48C0"/>
    <w:rsid w:val="004D5B66"/>
    <w:rsid w:val="004D6592"/>
    <w:rsid w:val="004E107A"/>
    <w:rsid w:val="004E15CE"/>
    <w:rsid w:val="004E1759"/>
    <w:rsid w:val="004E1DE7"/>
    <w:rsid w:val="004E24CD"/>
    <w:rsid w:val="004E2B5D"/>
    <w:rsid w:val="004E2C1C"/>
    <w:rsid w:val="004E32CF"/>
    <w:rsid w:val="004E48C0"/>
    <w:rsid w:val="004E4DD2"/>
    <w:rsid w:val="004E62D7"/>
    <w:rsid w:val="004E7D35"/>
    <w:rsid w:val="004F09B4"/>
    <w:rsid w:val="004F0DFF"/>
    <w:rsid w:val="004F2635"/>
    <w:rsid w:val="004F3604"/>
    <w:rsid w:val="004F3AB3"/>
    <w:rsid w:val="004F4440"/>
    <w:rsid w:val="004F6D87"/>
    <w:rsid w:val="00500E12"/>
    <w:rsid w:val="00501159"/>
    <w:rsid w:val="005014C9"/>
    <w:rsid w:val="005017BE"/>
    <w:rsid w:val="00501926"/>
    <w:rsid w:val="00501A21"/>
    <w:rsid w:val="00501B4E"/>
    <w:rsid w:val="00501D0A"/>
    <w:rsid w:val="00501F53"/>
    <w:rsid w:val="00502286"/>
    <w:rsid w:val="00502656"/>
    <w:rsid w:val="00502A86"/>
    <w:rsid w:val="00502BF2"/>
    <w:rsid w:val="00502EF5"/>
    <w:rsid w:val="0050485E"/>
    <w:rsid w:val="00504F8E"/>
    <w:rsid w:val="005059BB"/>
    <w:rsid w:val="00506732"/>
    <w:rsid w:val="00507878"/>
    <w:rsid w:val="00507BD5"/>
    <w:rsid w:val="00507EF2"/>
    <w:rsid w:val="00512168"/>
    <w:rsid w:val="0051228F"/>
    <w:rsid w:val="005126AA"/>
    <w:rsid w:val="00514025"/>
    <w:rsid w:val="00514EAC"/>
    <w:rsid w:val="0051519F"/>
    <w:rsid w:val="00515AC2"/>
    <w:rsid w:val="00516438"/>
    <w:rsid w:val="00516E1C"/>
    <w:rsid w:val="00517446"/>
    <w:rsid w:val="00517911"/>
    <w:rsid w:val="00517A7D"/>
    <w:rsid w:val="005203D6"/>
    <w:rsid w:val="0052050F"/>
    <w:rsid w:val="00520994"/>
    <w:rsid w:val="00520D17"/>
    <w:rsid w:val="00522EDB"/>
    <w:rsid w:val="00523164"/>
    <w:rsid w:val="00523919"/>
    <w:rsid w:val="00523CF2"/>
    <w:rsid w:val="0052437A"/>
    <w:rsid w:val="00524C59"/>
    <w:rsid w:val="00526196"/>
    <w:rsid w:val="00527B88"/>
    <w:rsid w:val="0053052E"/>
    <w:rsid w:val="005305C7"/>
    <w:rsid w:val="00530BE3"/>
    <w:rsid w:val="005313D0"/>
    <w:rsid w:val="0053188A"/>
    <w:rsid w:val="00531A5C"/>
    <w:rsid w:val="0053208F"/>
    <w:rsid w:val="0053231C"/>
    <w:rsid w:val="005335A5"/>
    <w:rsid w:val="005335CF"/>
    <w:rsid w:val="00534623"/>
    <w:rsid w:val="00534C4A"/>
    <w:rsid w:val="00534F94"/>
    <w:rsid w:val="00534FC8"/>
    <w:rsid w:val="00535264"/>
    <w:rsid w:val="00535604"/>
    <w:rsid w:val="00535703"/>
    <w:rsid w:val="00535873"/>
    <w:rsid w:val="005359E5"/>
    <w:rsid w:val="00536F5F"/>
    <w:rsid w:val="0053746A"/>
    <w:rsid w:val="00537749"/>
    <w:rsid w:val="0054092A"/>
    <w:rsid w:val="00540D4D"/>
    <w:rsid w:val="00541B17"/>
    <w:rsid w:val="00542B6A"/>
    <w:rsid w:val="00542C1E"/>
    <w:rsid w:val="00542C87"/>
    <w:rsid w:val="00543156"/>
    <w:rsid w:val="00543537"/>
    <w:rsid w:val="00543E4F"/>
    <w:rsid w:val="0054623A"/>
    <w:rsid w:val="0054690C"/>
    <w:rsid w:val="00546C8B"/>
    <w:rsid w:val="00550741"/>
    <w:rsid w:val="00551D17"/>
    <w:rsid w:val="005528A6"/>
    <w:rsid w:val="005535D7"/>
    <w:rsid w:val="0055376B"/>
    <w:rsid w:val="00553C90"/>
    <w:rsid w:val="00554523"/>
    <w:rsid w:val="005547F3"/>
    <w:rsid w:val="00554E41"/>
    <w:rsid w:val="00560F25"/>
    <w:rsid w:val="00561301"/>
    <w:rsid w:val="00561D8E"/>
    <w:rsid w:val="0056268C"/>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5C0B"/>
    <w:rsid w:val="00577A8F"/>
    <w:rsid w:val="00581386"/>
    <w:rsid w:val="00583749"/>
    <w:rsid w:val="00583FDF"/>
    <w:rsid w:val="00585D27"/>
    <w:rsid w:val="005868F9"/>
    <w:rsid w:val="00586BBD"/>
    <w:rsid w:val="005872BC"/>
    <w:rsid w:val="00590ED9"/>
    <w:rsid w:val="00591959"/>
    <w:rsid w:val="005919AC"/>
    <w:rsid w:val="00591D09"/>
    <w:rsid w:val="00591F3E"/>
    <w:rsid w:val="005920AF"/>
    <w:rsid w:val="00592BB4"/>
    <w:rsid w:val="005933A4"/>
    <w:rsid w:val="00593622"/>
    <w:rsid w:val="00594065"/>
    <w:rsid w:val="00594E2E"/>
    <w:rsid w:val="00595085"/>
    <w:rsid w:val="005951FC"/>
    <w:rsid w:val="00595451"/>
    <w:rsid w:val="00595837"/>
    <w:rsid w:val="00595A9A"/>
    <w:rsid w:val="00595B19"/>
    <w:rsid w:val="0059678C"/>
    <w:rsid w:val="005971D9"/>
    <w:rsid w:val="0059727E"/>
    <w:rsid w:val="00597393"/>
    <w:rsid w:val="005973F2"/>
    <w:rsid w:val="005A0CC6"/>
    <w:rsid w:val="005A0EC8"/>
    <w:rsid w:val="005A1985"/>
    <w:rsid w:val="005A1E1C"/>
    <w:rsid w:val="005A339A"/>
    <w:rsid w:val="005A36AF"/>
    <w:rsid w:val="005A3830"/>
    <w:rsid w:val="005A493C"/>
    <w:rsid w:val="005A5F8C"/>
    <w:rsid w:val="005A682A"/>
    <w:rsid w:val="005A7000"/>
    <w:rsid w:val="005A789D"/>
    <w:rsid w:val="005A7DD7"/>
    <w:rsid w:val="005B0A09"/>
    <w:rsid w:val="005B1192"/>
    <w:rsid w:val="005B262E"/>
    <w:rsid w:val="005B284E"/>
    <w:rsid w:val="005B31B5"/>
    <w:rsid w:val="005B3E4A"/>
    <w:rsid w:val="005B4DCD"/>
    <w:rsid w:val="005B5147"/>
    <w:rsid w:val="005B51DB"/>
    <w:rsid w:val="005B5246"/>
    <w:rsid w:val="005B53EA"/>
    <w:rsid w:val="005B5805"/>
    <w:rsid w:val="005B6F19"/>
    <w:rsid w:val="005B712A"/>
    <w:rsid w:val="005B7182"/>
    <w:rsid w:val="005B7B8D"/>
    <w:rsid w:val="005C0557"/>
    <w:rsid w:val="005C0637"/>
    <w:rsid w:val="005C0879"/>
    <w:rsid w:val="005C2144"/>
    <w:rsid w:val="005C29C7"/>
    <w:rsid w:val="005C35AC"/>
    <w:rsid w:val="005C67D6"/>
    <w:rsid w:val="005C7A3A"/>
    <w:rsid w:val="005D0877"/>
    <w:rsid w:val="005D1329"/>
    <w:rsid w:val="005D145F"/>
    <w:rsid w:val="005D36CA"/>
    <w:rsid w:val="005D3933"/>
    <w:rsid w:val="005D428F"/>
    <w:rsid w:val="005D53A3"/>
    <w:rsid w:val="005D596E"/>
    <w:rsid w:val="005D5EE1"/>
    <w:rsid w:val="005D7174"/>
    <w:rsid w:val="005D791D"/>
    <w:rsid w:val="005D7CD1"/>
    <w:rsid w:val="005D7F87"/>
    <w:rsid w:val="005E05CE"/>
    <w:rsid w:val="005E1516"/>
    <w:rsid w:val="005E1664"/>
    <w:rsid w:val="005E1AD3"/>
    <w:rsid w:val="005E1CEF"/>
    <w:rsid w:val="005E3474"/>
    <w:rsid w:val="005E361C"/>
    <w:rsid w:val="005E36FD"/>
    <w:rsid w:val="005E3CE4"/>
    <w:rsid w:val="005E5BC1"/>
    <w:rsid w:val="005E6366"/>
    <w:rsid w:val="005E6944"/>
    <w:rsid w:val="005E6E6B"/>
    <w:rsid w:val="005E7D0A"/>
    <w:rsid w:val="005F02D9"/>
    <w:rsid w:val="005F0AEC"/>
    <w:rsid w:val="005F0C54"/>
    <w:rsid w:val="005F0EAE"/>
    <w:rsid w:val="005F1877"/>
    <w:rsid w:val="005F23DA"/>
    <w:rsid w:val="005F3174"/>
    <w:rsid w:val="005F39AC"/>
    <w:rsid w:val="005F4672"/>
    <w:rsid w:val="005F47A1"/>
    <w:rsid w:val="005F4D52"/>
    <w:rsid w:val="005F5FA0"/>
    <w:rsid w:val="005F62DA"/>
    <w:rsid w:val="005F6491"/>
    <w:rsid w:val="005F7CBA"/>
    <w:rsid w:val="00600599"/>
    <w:rsid w:val="0060074A"/>
    <w:rsid w:val="00600D54"/>
    <w:rsid w:val="006018F8"/>
    <w:rsid w:val="00601E77"/>
    <w:rsid w:val="006023B8"/>
    <w:rsid w:val="0060473F"/>
    <w:rsid w:val="00604FB2"/>
    <w:rsid w:val="006053E8"/>
    <w:rsid w:val="006064A2"/>
    <w:rsid w:val="0060743E"/>
    <w:rsid w:val="00611779"/>
    <w:rsid w:val="00611D24"/>
    <w:rsid w:val="00613226"/>
    <w:rsid w:val="0061455D"/>
    <w:rsid w:val="0061528F"/>
    <w:rsid w:val="0061563B"/>
    <w:rsid w:val="00616513"/>
    <w:rsid w:val="0061655D"/>
    <w:rsid w:val="00616AE8"/>
    <w:rsid w:val="00616D35"/>
    <w:rsid w:val="00616E38"/>
    <w:rsid w:val="006200DC"/>
    <w:rsid w:val="0062376B"/>
    <w:rsid w:val="0062405D"/>
    <w:rsid w:val="0062500D"/>
    <w:rsid w:val="00625B73"/>
    <w:rsid w:val="00625D7C"/>
    <w:rsid w:val="0062630B"/>
    <w:rsid w:val="0062723D"/>
    <w:rsid w:val="00627C92"/>
    <w:rsid w:val="0063064A"/>
    <w:rsid w:val="00631DCF"/>
    <w:rsid w:val="006328DE"/>
    <w:rsid w:val="00632C69"/>
    <w:rsid w:val="00633BEB"/>
    <w:rsid w:val="00634AA3"/>
    <w:rsid w:val="00634AE1"/>
    <w:rsid w:val="00635975"/>
    <w:rsid w:val="00635E1E"/>
    <w:rsid w:val="00636ED4"/>
    <w:rsid w:val="00637083"/>
    <w:rsid w:val="00637D77"/>
    <w:rsid w:val="00637E8B"/>
    <w:rsid w:val="00640065"/>
    <w:rsid w:val="00641192"/>
    <w:rsid w:val="00641499"/>
    <w:rsid w:val="006421D0"/>
    <w:rsid w:val="00642A7B"/>
    <w:rsid w:val="00642E1B"/>
    <w:rsid w:val="006430EB"/>
    <w:rsid w:val="0064540D"/>
    <w:rsid w:val="00646012"/>
    <w:rsid w:val="006509A3"/>
    <w:rsid w:val="006512A5"/>
    <w:rsid w:val="00652033"/>
    <w:rsid w:val="00652281"/>
    <w:rsid w:val="006531F2"/>
    <w:rsid w:val="006534E1"/>
    <w:rsid w:val="006535F2"/>
    <w:rsid w:val="00653858"/>
    <w:rsid w:val="0065398B"/>
    <w:rsid w:val="00653A1C"/>
    <w:rsid w:val="00653DCE"/>
    <w:rsid w:val="00654A01"/>
    <w:rsid w:val="00654A7B"/>
    <w:rsid w:val="00656083"/>
    <w:rsid w:val="00660445"/>
    <w:rsid w:val="00660FF9"/>
    <w:rsid w:val="00662676"/>
    <w:rsid w:val="0066277B"/>
    <w:rsid w:val="006638BF"/>
    <w:rsid w:val="00664BCC"/>
    <w:rsid w:val="006652DB"/>
    <w:rsid w:val="00665D32"/>
    <w:rsid w:val="00665FC2"/>
    <w:rsid w:val="00666AE3"/>
    <w:rsid w:val="00666C37"/>
    <w:rsid w:val="00666F48"/>
    <w:rsid w:val="0067043C"/>
    <w:rsid w:val="006711CE"/>
    <w:rsid w:val="00671506"/>
    <w:rsid w:val="0067208B"/>
    <w:rsid w:val="006722CD"/>
    <w:rsid w:val="006727A5"/>
    <w:rsid w:val="00673162"/>
    <w:rsid w:val="00673527"/>
    <w:rsid w:val="00674299"/>
    <w:rsid w:val="006742BA"/>
    <w:rsid w:val="00674A6A"/>
    <w:rsid w:val="00674BB5"/>
    <w:rsid w:val="006750B2"/>
    <w:rsid w:val="0067600F"/>
    <w:rsid w:val="00676797"/>
    <w:rsid w:val="006767C8"/>
    <w:rsid w:val="00676DF2"/>
    <w:rsid w:val="006771AC"/>
    <w:rsid w:val="00677A08"/>
    <w:rsid w:val="00681818"/>
    <w:rsid w:val="00681A12"/>
    <w:rsid w:val="006820A0"/>
    <w:rsid w:val="00684823"/>
    <w:rsid w:val="00684DD2"/>
    <w:rsid w:val="00684F82"/>
    <w:rsid w:val="00686993"/>
    <w:rsid w:val="00687411"/>
    <w:rsid w:val="0069005A"/>
    <w:rsid w:val="00690145"/>
    <w:rsid w:val="00690359"/>
    <w:rsid w:val="006914E7"/>
    <w:rsid w:val="00691B52"/>
    <w:rsid w:val="00692D50"/>
    <w:rsid w:val="00693693"/>
    <w:rsid w:val="00693B6E"/>
    <w:rsid w:val="00693CB6"/>
    <w:rsid w:val="006940C6"/>
    <w:rsid w:val="00694F8D"/>
    <w:rsid w:val="00695E11"/>
    <w:rsid w:val="00696B21"/>
    <w:rsid w:val="006A00AF"/>
    <w:rsid w:val="006A0D2F"/>
    <w:rsid w:val="006A1823"/>
    <w:rsid w:val="006A1EC8"/>
    <w:rsid w:val="006A1ED4"/>
    <w:rsid w:val="006A366F"/>
    <w:rsid w:val="006A3728"/>
    <w:rsid w:val="006A3EDD"/>
    <w:rsid w:val="006A436A"/>
    <w:rsid w:val="006A47E3"/>
    <w:rsid w:val="006A4E33"/>
    <w:rsid w:val="006A524E"/>
    <w:rsid w:val="006A58EE"/>
    <w:rsid w:val="006A63C3"/>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73C8"/>
    <w:rsid w:val="006B7448"/>
    <w:rsid w:val="006B7A99"/>
    <w:rsid w:val="006C0D1F"/>
    <w:rsid w:val="006C1CFE"/>
    <w:rsid w:val="006C3B3A"/>
    <w:rsid w:val="006C44BB"/>
    <w:rsid w:val="006C48F2"/>
    <w:rsid w:val="006C4CC7"/>
    <w:rsid w:val="006C5CD0"/>
    <w:rsid w:val="006C6727"/>
    <w:rsid w:val="006C6A4A"/>
    <w:rsid w:val="006C6F7C"/>
    <w:rsid w:val="006C786C"/>
    <w:rsid w:val="006D07B8"/>
    <w:rsid w:val="006D09A9"/>
    <w:rsid w:val="006D0D63"/>
    <w:rsid w:val="006D2EF7"/>
    <w:rsid w:val="006D33B1"/>
    <w:rsid w:val="006D363F"/>
    <w:rsid w:val="006D3A1F"/>
    <w:rsid w:val="006D5F3F"/>
    <w:rsid w:val="006D65D1"/>
    <w:rsid w:val="006D7A2D"/>
    <w:rsid w:val="006E0749"/>
    <w:rsid w:val="006E417B"/>
    <w:rsid w:val="006E49C9"/>
    <w:rsid w:val="006E5E83"/>
    <w:rsid w:val="006E71E8"/>
    <w:rsid w:val="006E7627"/>
    <w:rsid w:val="006E7869"/>
    <w:rsid w:val="006F0DB1"/>
    <w:rsid w:val="006F3402"/>
    <w:rsid w:val="006F3F12"/>
    <w:rsid w:val="006F5457"/>
    <w:rsid w:val="006F61D0"/>
    <w:rsid w:val="006F61E1"/>
    <w:rsid w:val="006F737A"/>
    <w:rsid w:val="006F7AE4"/>
    <w:rsid w:val="007000D5"/>
    <w:rsid w:val="00700BE9"/>
    <w:rsid w:val="00701B79"/>
    <w:rsid w:val="00701E3A"/>
    <w:rsid w:val="0070255F"/>
    <w:rsid w:val="007026DC"/>
    <w:rsid w:val="007030A4"/>
    <w:rsid w:val="00703355"/>
    <w:rsid w:val="00703A85"/>
    <w:rsid w:val="00705633"/>
    <w:rsid w:val="0070609A"/>
    <w:rsid w:val="0070682D"/>
    <w:rsid w:val="007125FA"/>
    <w:rsid w:val="00712A21"/>
    <w:rsid w:val="00713FF4"/>
    <w:rsid w:val="00716902"/>
    <w:rsid w:val="0071745D"/>
    <w:rsid w:val="00717861"/>
    <w:rsid w:val="00717FFD"/>
    <w:rsid w:val="007212B9"/>
    <w:rsid w:val="00721523"/>
    <w:rsid w:val="00722772"/>
    <w:rsid w:val="00722CB1"/>
    <w:rsid w:val="0072507D"/>
    <w:rsid w:val="007263DB"/>
    <w:rsid w:val="00726921"/>
    <w:rsid w:val="00726ADB"/>
    <w:rsid w:val="00727B2D"/>
    <w:rsid w:val="00727CE8"/>
    <w:rsid w:val="00727DF6"/>
    <w:rsid w:val="007300FF"/>
    <w:rsid w:val="00730972"/>
    <w:rsid w:val="00731BAD"/>
    <w:rsid w:val="00731EAB"/>
    <w:rsid w:val="00732B47"/>
    <w:rsid w:val="00732B52"/>
    <w:rsid w:val="0073375C"/>
    <w:rsid w:val="007339C6"/>
    <w:rsid w:val="00735174"/>
    <w:rsid w:val="00735626"/>
    <w:rsid w:val="00735676"/>
    <w:rsid w:val="007377F8"/>
    <w:rsid w:val="00737BE1"/>
    <w:rsid w:val="00737E47"/>
    <w:rsid w:val="007405C9"/>
    <w:rsid w:val="0074114F"/>
    <w:rsid w:val="0074116D"/>
    <w:rsid w:val="00741275"/>
    <w:rsid w:val="0074195B"/>
    <w:rsid w:val="00742E23"/>
    <w:rsid w:val="00742FEF"/>
    <w:rsid w:val="00743210"/>
    <w:rsid w:val="0074354C"/>
    <w:rsid w:val="007439C1"/>
    <w:rsid w:val="007439F9"/>
    <w:rsid w:val="00744EE3"/>
    <w:rsid w:val="00744F8E"/>
    <w:rsid w:val="00744FE2"/>
    <w:rsid w:val="0074673E"/>
    <w:rsid w:val="007468DC"/>
    <w:rsid w:val="007471F0"/>
    <w:rsid w:val="00747582"/>
    <w:rsid w:val="00750ECF"/>
    <w:rsid w:val="007511C2"/>
    <w:rsid w:val="0075190D"/>
    <w:rsid w:val="0075275F"/>
    <w:rsid w:val="007539AE"/>
    <w:rsid w:val="00753E41"/>
    <w:rsid w:val="00754B61"/>
    <w:rsid w:val="00754F35"/>
    <w:rsid w:val="00756A55"/>
    <w:rsid w:val="00756F89"/>
    <w:rsid w:val="007606B3"/>
    <w:rsid w:val="00762494"/>
    <w:rsid w:val="0076258D"/>
    <w:rsid w:val="007631EE"/>
    <w:rsid w:val="007633AD"/>
    <w:rsid w:val="0076349F"/>
    <w:rsid w:val="0076435F"/>
    <w:rsid w:val="00764582"/>
    <w:rsid w:val="007645F6"/>
    <w:rsid w:val="00764DD9"/>
    <w:rsid w:val="00764F83"/>
    <w:rsid w:val="007662FF"/>
    <w:rsid w:val="0076641C"/>
    <w:rsid w:val="0076651E"/>
    <w:rsid w:val="00767022"/>
    <w:rsid w:val="0076734E"/>
    <w:rsid w:val="0076750D"/>
    <w:rsid w:val="007678B3"/>
    <w:rsid w:val="00770415"/>
    <w:rsid w:val="007704D4"/>
    <w:rsid w:val="00772339"/>
    <w:rsid w:val="00772AFD"/>
    <w:rsid w:val="007744DC"/>
    <w:rsid w:val="0077527F"/>
    <w:rsid w:val="00775462"/>
    <w:rsid w:val="00775827"/>
    <w:rsid w:val="00775DC7"/>
    <w:rsid w:val="00777B84"/>
    <w:rsid w:val="007812C1"/>
    <w:rsid w:val="00781378"/>
    <w:rsid w:val="007820B3"/>
    <w:rsid w:val="00782400"/>
    <w:rsid w:val="00783BB4"/>
    <w:rsid w:val="00783C87"/>
    <w:rsid w:val="00784251"/>
    <w:rsid w:val="007843BB"/>
    <w:rsid w:val="007845D3"/>
    <w:rsid w:val="00784F45"/>
    <w:rsid w:val="0078529D"/>
    <w:rsid w:val="00785311"/>
    <w:rsid w:val="00785992"/>
    <w:rsid w:val="00786599"/>
    <w:rsid w:val="007876D7"/>
    <w:rsid w:val="0079144F"/>
    <w:rsid w:val="00792EB5"/>
    <w:rsid w:val="00794A45"/>
    <w:rsid w:val="00794DBA"/>
    <w:rsid w:val="00795A4F"/>
    <w:rsid w:val="00797358"/>
    <w:rsid w:val="007A06CC"/>
    <w:rsid w:val="007A201F"/>
    <w:rsid w:val="007A2494"/>
    <w:rsid w:val="007A2ABB"/>
    <w:rsid w:val="007A4FD6"/>
    <w:rsid w:val="007A54B6"/>
    <w:rsid w:val="007A5F78"/>
    <w:rsid w:val="007A61DC"/>
    <w:rsid w:val="007A649C"/>
    <w:rsid w:val="007A78CC"/>
    <w:rsid w:val="007A7DDD"/>
    <w:rsid w:val="007B03AA"/>
    <w:rsid w:val="007B1D1B"/>
    <w:rsid w:val="007B2BB8"/>
    <w:rsid w:val="007B3F68"/>
    <w:rsid w:val="007B4A30"/>
    <w:rsid w:val="007B4EAA"/>
    <w:rsid w:val="007B628C"/>
    <w:rsid w:val="007B7EF4"/>
    <w:rsid w:val="007C03F9"/>
    <w:rsid w:val="007C19DA"/>
    <w:rsid w:val="007C1F08"/>
    <w:rsid w:val="007C3561"/>
    <w:rsid w:val="007C3900"/>
    <w:rsid w:val="007C4A99"/>
    <w:rsid w:val="007C5604"/>
    <w:rsid w:val="007C5D31"/>
    <w:rsid w:val="007C6B1C"/>
    <w:rsid w:val="007C6FBD"/>
    <w:rsid w:val="007C7571"/>
    <w:rsid w:val="007D1EB1"/>
    <w:rsid w:val="007D260A"/>
    <w:rsid w:val="007D2814"/>
    <w:rsid w:val="007D2DBE"/>
    <w:rsid w:val="007D389B"/>
    <w:rsid w:val="007D4556"/>
    <w:rsid w:val="007D6501"/>
    <w:rsid w:val="007D660A"/>
    <w:rsid w:val="007D71D6"/>
    <w:rsid w:val="007E04DB"/>
    <w:rsid w:val="007E0947"/>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2DD6"/>
    <w:rsid w:val="007F33B3"/>
    <w:rsid w:val="007F3F48"/>
    <w:rsid w:val="007F46BD"/>
    <w:rsid w:val="007F4D5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357"/>
    <w:rsid w:val="008124F4"/>
    <w:rsid w:val="0081405A"/>
    <w:rsid w:val="0081447A"/>
    <w:rsid w:val="00815183"/>
    <w:rsid w:val="00815E92"/>
    <w:rsid w:val="00816662"/>
    <w:rsid w:val="00816D1A"/>
    <w:rsid w:val="00816F60"/>
    <w:rsid w:val="00820A1F"/>
    <w:rsid w:val="00820EF4"/>
    <w:rsid w:val="008217BB"/>
    <w:rsid w:val="00821BAD"/>
    <w:rsid w:val="00822118"/>
    <w:rsid w:val="008227A6"/>
    <w:rsid w:val="00823E64"/>
    <w:rsid w:val="0082419E"/>
    <w:rsid w:val="00824246"/>
    <w:rsid w:val="00824667"/>
    <w:rsid w:val="00824D57"/>
    <w:rsid w:val="008253A0"/>
    <w:rsid w:val="00825E82"/>
    <w:rsid w:val="0082647D"/>
    <w:rsid w:val="00826483"/>
    <w:rsid w:val="00826AC0"/>
    <w:rsid w:val="0082779C"/>
    <w:rsid w:val="00830178"/>
    <w:rsid w:val="0083113C"/>
    <w:rsid w:val="00831636"/>
    <w:rsid w:val="008319E3"/>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3983"/>
    <w:rsid w:val="00844B7C"/>
    <w:rsid w:val="00844FD8"/>
    <w:rsid w:val="00846107"/>
    <w:rsid w:val="00846254"/>
    <w:rsid w:val="00846E25"/>
    <w:rsid w:val="00850E93"/>
    <w:rsid w:val="008511ED"/>
    <w:rsid w:val="00851E5F"/>
    <w:rsid w:val="00852F34"/>
    <w:rsid w:val="00853846"/>
    <w:rsid w:val="00853F9F"/>
    <w:rsid w:val="00854C8F"/>
    <w:rsid w:val="00854FFB"/>
    <w:rsid w:val="0085559F"/>
    <w:rsid w:val="00855907"/>
    <w:rsid w:val="00856043"/>
    <w:rsid w:val="008562EA"/>
    <w:rsid w:val="00856885"/>
    <w:rsid w:val="0086224B"/>
    <w:rsid w:val="0086288C"/>
    <w:rsid w:val="008630B9"/>
    <w:rsid w:val="008634B4"/>
    <w:rsid w:val="00863881"/>
    <w:rsid w:val="00864C4B"/>
    <w:rsid w:val="00864F26"/>
    <w:rsid w:val="00865811"/>
    <w:rsid w:val="0086597F"/>
    <w:rsid w:val="008661E2"/>
    <w:rsid w:val="00866327"/>
    <w:rsid w:val="008668E8"/>
    <w:rsid w:val="00866E3A"/>
    <w:rsid w:val="00867956"/>
    <w:rsid w:val="00867CB3"/>
    <w:rsid w:val="00870D79"/>
    <w:rsid w:val="0087126D"/>
    <w:rsid w:val="00871F58"/>
    <w:rsid w:val="0087203B"/>
    <w:rsid w:val="008733D7"/>
    <w:rsid w:val="00873A08"/>
    <w:rsid w:val="00874319"/>
    <w:rsid w:val="00874335"/>
    <w:rsid w:val="00874519"/>
    <w:rsid w:val="008756CD"/>
    <w:rsid w:val="00875713"/>
    <w:rsid w:val="00876AED"/>
    <w:rsid w:val="00877CA0"/>
    <w:rsid w:val="0088007B"/>
    <w:rsid w:val="008805E5"/>
    <w:rsid w:val="008816F9"/>
    <w:rsid w:val="00882CF5"/>
    <w:rsid w:val="00882E0B"/>
    <w:rsid w:val="008841AD"/>
    <w:rsid w:val="00884A17"/>
    <w:rsid w:val="00885924"/>
    <w:rsid w:val="00885F0D"/>
    <w:rsid w:val="00885FB7"/>
    <w:rsid w:val="00886120"/>
    <w:rsid w:val="00886FBF"/>
    <w:rsid w:val="00887532"/>
    <w:rsid w:val="008905B8"/>
    <w:rsid w:val="008909E0"/>
    <w:rsid w:val="00891382"/>
    <w:rsid w:val="00891394"/>
    <w:rsid w:val="008961CF"/>
    <w:rsid w:val="00897ED1"/>
    <w:rsid w:val="00897FF6"/>
    <w:rsid w:val="008A1A44"/>
    <w:rsid w:val="008A292D"/>
    <w:rsid w:val="008A38E4"/>
    <w:rsid w:val="008A4E50"/>
    <w:rsid w:val="008A70B3"/>
    <w:rsid w:val="008A75B9"/>
    <w:rsid w:val="008A7E57"/>
    <w:rsid w:val="008B1A4E"/>
    <w:rsid w:val="008B288E"/>
    <w:rsid w:val="008B2DBA"/>
    <w:rsid w:val="008B38A5"/>
    <w:rsid w:val="008B47DE"/>
    <w:rsid w:val="008B5403"/>
    <w:rsid w:val="008B5B4A"/>
    <w:rsid w:val="008B778D"/>
    <w:rsid w:val="008B7A63"/>
    <w:rsid w:val="008C124D"/>
    <w:rsid w:val="008C1572"/>
    <w:rsid w:val="008C1A91"/>
    <w:rsid w:val="008C2DB1"/>
    <w:rsid w:val="008C314A"/>
    <w:rsid w:val="008C5107"/>
    <w:rsid w:val="008C531B"/>
    <w:rsid w:val="008C5EF5"/>
    <w:rsid w:val="008C626A"/>
    <w:rsid w:val="008C7B76"/>
    <w:rsid w:val="008C7BC6"/>
    <w:rsid w:val="008D000B"/>
    <w:rsid w:val="008D0BCF"/>
    <w:rsid w:val="008D1892"/>
    <w:rsid w:val="008D1D63"/>
    <w:rsid w:val="008D1F8A"/>
    <w:rsid w:val="008D26C2"/>
    <w:rsid w:val="008D2A73"/>
    <w:rsid w:val="008D2FE4"/>
    <w:rsid w:val="008D43D0"/>
    <w:rsid w:val="008D4786"/>
    <w:rsid w:val="008D5C81"/>
    <w:rsid w:val="008D5F80"/>
    <w:rsid w:val="008D62F6"/>
    <w:rsid w:val="008D70A6"/>
    <w:rsid w:val="008D7396"/>
    <w:rsid w:val="008E03CE"/>
    <w:rsid w:val="008E1FE6"/>
    <w:rsid w:val="008E223E"/>
    <w:rsid w:val="008E22B1"/>
    <w:rsid w:val="008E2AEC"/>
    <w:rsid w:val="008E2CBC"/>
    <w:rsid w:val="008E3FEE"/>
    <w:rsid w:val="008E6464"/>
    <w:rsid w:val="008E6864"/>
    <w:rsid w:val="008E69CE"/>
    <w:rsid w:val="008E6BE4"/>
    <w:rsid w:val="008E6C3D"/>
    <w:rsid w:val="008E7E64"/>
    <w:rsid w:val="008F1697"/>
    <w:rsid w:val="008F1E49"/>
    <w:rsid w:val="008F2C29"/>
    <w:rsid w:val="008F38B1"/>
    <w:rsid w:val="008F38FA"/>
    <w:rsid w:val="008F4B67"/>
    <w:rsid w:val="008F4CB3"/>
    <w:rsid w:val="008F4D68"/>
    <w:rsid w:val="008F4F6C"/>
    <w:rsid w:val="008F5E74"/>
    <w:rsid w:val="008F5F8F"/>
    <w:rsid w:val="008F7BE4"/>
    <w:rsid w:val="00900174"/>
    <w:rsid w:val="00901808"/>
    <w:rsid w:val="0090195B"/>
    <w:rsid w:val="0090296A"/>
    <w:rsid w:val="0090473C"/>
    <w:rsid w:val="00904C56"/>
    <w:rsid w:val="009054FB"/>
    <w:rsid w:val="009056E4"/>
    <w:rsid w:val="00906A55"/>
    <w:rsid w:val="00906F3E"/>
    <w:rsid w:val="00910072"/>
    <w:rsid w:val="00911C12"/>
    <w:rsid w:val="009129BE"/>
    <w:rsid w:val="00912C49"/>
    <w:rsid w:val="00913826"/>
    <w:rsid w:val="00913F72"/>
    <w:rsid w:val="009145AE"/>
    <w:rsid w:val="00915D66"/>
    <w:rsid w:val="009166FE"/>
    <w:rsid w:val="00916B4D"/>
    <w:rsid w:val="009173BB"/>
    <w:rsid w:val="00917709"/>
    <w:rsid w:val="0092039D"/>
    <w:rsid w:val="00920C70"/>
    <w:rsid w:val="0092108D"/>
    <w:rsid w:val="00921D17"/>
    <w:rsid w:val="009220EB"/>
    <w:rsid w:val="0092341C"/>
    <w:rsid w:val="00923455"/>
    <w:rsid w:val="009237CB"/>
    <w:rsid w:val="00924AED"/>
    <w:rsid w:val="00924C71"/>
    <w:rsid w:val="00925117"/>
    <w:rsid w:val="009256B0"/>
    <w:rsid w:val="009263DB"/>
    <w:rsid w:val="009302FD"/>
    <w:rsid w:val="00930847"/>
    <w:rsid w:val="009312EA"/>
    <w:rsid w:val="00931F38"/>
    <w:rsid w:val="009320DF"/>
    <w:rsid w:val="00932B72"/>
    <w:rsid w:val="00932C59"/>
    <w:rsid w:val="00932DF4"/>
    <w:rsid w:val="0093370D"/>
    <w:rsid w:val="009337F9"/>
    <w:rsid w:val="00934AAF"/>
    <w:rsid w:val="009352B6"/>
    <w:rsid w:val="00936824"/>
    <w:rsid w:val="00937399"/>
    <w:rsid w:val="0094244C"/>
    <w:rsid w:val="009428A3"/>
    <w:rsid w:val="0094373A"/>
    <w:rsid w:val="00943768"/>
    <w:rsid w:val="00943A1D"/>
    <w:rsid w:val="009441E6"/>
    <w:rsid w:val="00945752"/>
    <w:rsid w:val="00945940"/>
    <w:rsid w:val="00946C76"/>
    <w:rsid w:val="009476F6"/>
    <w:rsid w:val="009479B2"/>
    <w:rsid w:val="00947A4B"/>
    <w:rsid w:val="009505C4"/>
    <w:rsid w:val="009507BF"/>
    <w:rsid w:val="00950CEB"/>
    <w:rsid w:val="009515F2"/>
    <w:rsid w:val="00951879"/>
    <w:rsid w:val="00951A0D"/>
    <w:rsid w:val="009521D1"/>
    <w:rsid w:val="009527F5"/>
    <w:rsid w:val="00952912"/>
    <w:rsid w:val="0095332B"/>
    <w:rsid w:val="009546BC"/>
    <w:rsid w:val="00955354"/>
    <w:rsid w:val="009558AC"/>
    <w:rsid w:val="009562E6"/>
    <w:rsid w:val="009572B1"/>
    <w:rsid w:val="009573C7"/>
    <w:rsid w:val="00957477"/>
    <w:rsid w:val="00957AD1"/>
    <w:rsid w:val="00957DB9"/>
    <w:rsid w:val="00960627"/>
    <w:rsid w:val="00961994"/>
    <w:rsid w:val="009622F0"/>
    <w:rsid w:val="00963C74"/>
    <w:rsid w:val="0096486F"/>
    <w:rsid w:val="0096548B"/>
    <w:rsid w:val="0096671D"/>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08C8"/>
    <w:rsid w:val="00991F86"/>
    <w:rsid w:val="00992735"/>
    <w:rsid w:val="0099274F"/>
    <w:rsid w:val="00992B78"/>
    <w:rsid w:val="00993039"/>
    <w:rsid w:val="009936EF"/>
    <w:rsid w:val="0099572F"/>
    <w:rsid w:val="00996534"/>
    <w:rsid w:val="00996CFB"/>
    <w:rsid w:val="00997F9C"/>
    <w:rsid w:val="009A0581"/>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C078F"/>
    <w:rsid w:val="009C0ED9"/>
    <w:rsid w:val="009C142C"/>
    <w:rsid w:val="009C168E"/>
    <w:rsid w:val="009C1B1E"/>
    <w:rsid w:val="009C2E6F"/>
    <w:rsid w:val="009C600C"/>
    <w:rsid w:val="009C729A"/>
    <w:rsid w:val="009C7585"/>
    <w:rsid w:val="009D107E"/>
    <w:rsid w:val="009D2FC3"/>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647D"/>
    <w:rsid w:val="009E6944"/>
    <w:rsid w:val="009E6BE6"/>
    <w:rsid w:val="009E79EC"/>
    <w:rsid w:val="009E7B00"/>
    <w:rsid w:val="009E7EFF"/>
    <w:rsid w:val="009F01F0"/>
    <w:rsid w:val="009F0238"/>
    <w:rsid w:val="009F0FFC"/>
    <w:rsid w:val="009F1683"/>
    <w:rsid w:val="009F18C4"/>
    <w:rsid w:val="009F19AD"/>
    <w:rsid w:val="009F29C7"/>
    <w:rsid w:val="009F2A37"/>
    <w:rsid w:val="009F3BC5"/>
    <w:rsid w:val="009F3E59"/>
    <w:rsid w:val="009F4021"/>
    <w:rsid w:val="009F44C5"/>
    <w:rsid w:val="009F4823"/>
    <w:rsid w:val="009F497D"/>
    <w:rsid w:val="009F4AE2"/>
    <w:rsid w:val="009F4CA7"/>
    <w:rsid w:val="009F4DAA"/>
    <w:rsid w:val="009F5825"/>
    <w:rsid w:val="009F58C3"/>
    <w:rsid w:val="009F5A9A"/>
    <w:rsid w:val="009F65A1"/>
    <w:rsid w:val="009F7320"/>
    <w:rsid w:val="00A018B7"/>
    <w:rsid w:val="00A01968"/>
    <w:rsid w:val="00A01C8A"/>
    <w:rsid w:val="00A0291A"/>
    <w:rsid w:val="00A031DC"/>
    <w:rsid w:val="00A03F43"/>
    <w:rsid w:val="00A047ED"/>
    <w:rsid w:val="00A04A09"/>
    <w:rsid w:val="00A05C41"/>
    <w:rsid w:val="00A05E3D"/>
    <w:rsid w:val="00A077FA"/>
    <w:rsid w:val="00A1055E"/>
    <w:rsid w:val="00A1058D"/>
    <w:rsid w:val="00A10B2E"/>
    <w:rsid w:val="00A112A0"/>
    <w:rsid w:val="00A11CAF"/>
    <w:rsid w:val="00A11D0A"/>
    <w:rsid w:val="00A1294E"/>
    <w:rsid w:val="00A12B7D"/>
    <w:rsid w:val="00A12FC7"/>
    <w:rsid w:val="00A130D7"/>
    <w:rsid w:val="00A1388F"/>
    <w:rsid w:val="00A14AF8"/>
    <w:rsid w:val="00A14B4F"/>
    <w:rsid w:val="00A14C7F"/>
    <w:rsid w:val="00A15E39"/>
    <w:rsid w:val="00A162A7"/>
    <w:rsid w:val="00A20191"/>
    <w:rsid w:val="00A20317"/>
    <w:rsid w:val="00A2043C"/>
    <w:rsid w:val="00A21BDB"/>
    <w:rsid w:val="00A22E97"/>
    <w:rsid w:val="00A24187"/>
    <w:rsid w:val="00A25E07"/>
    <w:rsid w:val="00A26CFD"/>
    <w:rsid w:val="00A270FD"/>
    <w:rsid w:val="00A30D06"/>
    <w:rsid w:val="00A334C2"/>
    <w:rsid w:val="00A33CDB"/>
    <w:rsid w:val="00A33EFB"/>
    <w:rsid w:val="00A3436B"/>
    <w:rsid w:val="00A34F0C"/>
    <w:rsid w:val="00A3549C"/>
    <w:rsid w:val="00A36496"/>
    <w:rsid w:val="00A3686A"/>
    <w:rsid w:val="00A368C0"/>
    <w:rsid w:val="00A37B85"/>
    <w:rsid w:val="00A413F4"/>
    <w:rsid w:val="00A41426"/>
    <w:rsid w:val="00A42170"/>
    <w:rsid w:val="00A445C7"/>
    <w:rsid w:val="00A44D16"/>
    <w:rsid w:val="00A45419"/>
    <w:rsid w:val="00A46096"/>
    <w:rsid w:val="00A462EB"/>
    <w:rsid w:val="00A46814"/>
    <w:rsid w:val="00A46A71"/>
    <w:rsid w:val="00A46BE0"/>
    <w:rsid w:val="00A474D6"/>
    <w:rsid w:val="00A474F5"/>
    <w:rsid w:val="00A47590"/>
    <w:rsid w:val="00A4796B"/>
    <w:rsid w:val="00A5062B"/>
    <w:rsid w:val="00A50C9B"/>
    <w:rsid w:val="00A511D6"/>
    <w:rsid w:val="00A5199C"/>
    <w:rsid w:val="00A52323"/>
    <w:rsid w:val="00A52DBF"/>
    <w:rsid w:val="00A52DF8"/>
    <w:rsid w:val="00A53407"/>
    <w:rsid w:val="00A54DD9"/>
    <w:rsid w:val="00A55F05"/>
    <w:rsid w:val="00A562D4"/>
    <w:rsid w:val="00A56FF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658EA"/>
    <w:rsid w:val="00A704AA"/>
    <w:rsid w:val="00A70DC8"/>
    <w:rsid w:val="00A71A53"/>
    <w:rsid w:val="00A729D2"/>
    <w:rsid w:val="00A72C57"/>
    <w:rsid w:val="00A74C32"/>
    <w:rsid w:val="00A751AF"/>
    <w:rsid w:val="00A75EC8"/>
    <w:rsid w:val="00A760F9"/>
    <w:rsid w:val="00A76AF2"/>
    <w:rsid w:val="00A76B0D"/>
    <w:rsid w:val="00A76E4C"/>
    <w:rsid w:val="00A770AA"/>
    <w:rsid w:val="00A7711A"/>
    <w:rsid w:val="00A807EC"/>
    <w:rsid w:val="00A81116"/>
    <w:rsid w:val="00A8147A"/>
    <w:rsid w:val="00A85C67"/>
    <w:rsid w:val="00A8603E"/>
    <w:rsid w:val="00A90877"/>
    <w:rsid w:val="00A919E8"/>
    <w:rsid w:val="00A91BC5"/>
    <w:rsid w:val="00A93156"/>
    <w:rsid w:val="00A932E3"/>
    <w:rsid w:val="00A93816"/>
    <w:rsid w:val="00A94244"/>
    <w:rsid w:val="00A944F1"/>
    <w:rsid w:val="00A95359"/>
    <w:rsid w:val="00A9536B"/>
    <w:rsid w:val="00A96E36"/>
    <w:rsid w:val="00A96F35"/>
    <w:rsid w:val="00A973BB"/>
    <w:rsid w:val="00A978C4"/>
    <w:rsid w:val="00AA011A"/>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3BD"/>
    <w:rsid w:val="00AB0B51"/>
    <w:rsid w:val="00AB24FD"/>
    <w:rsid w:val="00AB2AFC"/>
    <w:rsid w:val="00AB3B3E"/>
    <w:rsid w:val="00AB45D8"/>
    <w:rsid w:val="00AB5D58"/>
    <w:rsid w:val="00AC0A21"/>
    <w:rsid w:val="00AC1963"/>
    <w:rsid w:val="00AC1B31"/>
    <w:rsid w:val="00AC2584"/>
    <w:rsid w:val="00AC3637"/>
    <w:rsid w:val="00AC3E34"/>
    <w:rsid w:val="00AC5659"/>
    <w:rsid w:val="00AC598A"/>
    <w:rsid w:val="00AC66D5"/>
    <w:rsid w:val="00AC679D"/>
    <w:rsid w:val="00AC6974"/>
    <w:rsid w:val="00AC6CBF"/>
    <w:rsid w:val="00AC7431"/>
    <w:rsid w:val="00AC77D6"/>
    <w:rsid w:val="00AC78EC"/>
    <w:rsid w:val="00AC79CA"/>
    <w:rsid w:val="00AD0026"/>
    <w:rsid w:val="00AD0107"/>
    <w:rsid w:val="00AD011D"/>
    <w:rsid w:val="00AD06B0"/>
    <w:rsid w:val="00AD0713"/>
    <w:rsid w:val="00AD1B40"/>
    <w:rsid w:val="00AD1C2F"/>
    <w:rsid w:val="00AD2D4D"/>
    <w:rsid w:val="00AD512A"/>
    <w:rsid w:val="00AD6BEA"/>
    <w:rsid w:val="00AD6E1E"/>
    <w:rsid w:val="00AD6FB2"/>
    <w:rsid w:val="00AE11C9"/>
    <w:rsid w:val="00AE1C09"/>
    <w:rsid w:val="00AE1E5E"/>
    <w:rsid w:val="00AE21D7"/>
    <w:rsid w:val="00AE3238"/>
    <w:rsid w:val="00AE336F"/>
    <w:rsid w:val="00AE390A"/>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36B1"/>
    <w:rsid w:val="00AF4856"/>
    <w:rsid w:val="00AF48D4"/>
    <w:rsid w:val="00AF684F"/>
    <w:rsid w:val="00AF6A5C"/>
    <w:rsid w:val="00AF6D4E"/>
    <w:rsid w:val="00B009F9"/>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01"/>
    <w:rsid w:val="00B118F2"/>
    <w:rsid w:val="00B124A7"/>
    <w:rsid w:val="00B127EC"/>
    <w:rsid w:val="00B14317"/>
    <w:rsid w:val="00B15CC8"/>
    <w:rsid w:val="00B16411"/>
    <w:rsid w:val="00B16D6E"/>
    <w:rsid w:val="00B173AB"/>
    <w:rsid w:val="00B17C05"/>
    <w:rsid w:val="00B20822"/>
    <w:rsid w:val="00B214C0"/>
    <w:rsid w:val="00B21BAB"/>
    <w:rsid w:val="00B228E7"/>
    <w:rsid w:val="00B23E28"/>
    <w:rsid w:val="00B24A86"/>
    <w:rsid w:val="00B24C74"/>
    <w:rsid w:val="00B250FB"/>
    <w:rsid w:val="00B25B6B"/>
    <w:rsid w:val="00B2649A"/>
    <w:rsid w:val="00B277E2"/>
    <w:rsid w:val="00B30108"/>
    <w:rsid w:val="00B30ABE"/>
    <w:rsid w:val="00B31251"/>
    <w:rsid w:val="00B32099"/>
    <w:rsid w:val="00B323D8"/>
    <w:rsid w:val="00B33799"/>
    <w:rsid w:val="00B33A80"/>
    <w:rsid w:val="00B34161"/>
    <w:rsid w:val="00B34919"/>
    <w:rsid w:val="00B352FA"/>
    <w:rsid w:val="00B35309"/>
    <w:rsid w:val="00B35F04"/>
    <w:rsid w:val="00B37021"/>
    <w:rsid w:val="00B41356"/>
    <w:rsid w:val="00B414D4"/>
    <w:rsid w:val="00B41687"/>
    <w:rsid w:val="00B43CA4"/>
    <w:rsid w:val="00B43F97"/>
    <w:rsid w:val="00B44434"/>
    <w:rsid w:val="00B45BD9"/>
    <w:rsid w:val="00B4662D"/>
    <w:rsid w:val="00B4793E"/>
    <w:rsid w:val="00B50497"/>
    <w:rsid w:val="00B50583"/>
    <w:rsid w:val="00B514D5"/>
    <w:rsid w:val="00B51A45"/>
    <w:rsid w:val="00B524D2"/>
    <w:rsid w:val="00B53017"/>
    <w:rsid w:val="00B5474D"/>
    <w:rsid w:val="00B54CC4"/>
    <w:rsid w:val="00B554C4"/>
    <w:rsid w:val="00B55C99"/>
    <w:rsid w:val="00B5693C"/>
    <w:rsid w:val="00B6021D"/>
    <w:rsid w:val="00B60447"/>
    <w:rsid w:val="00B60874"/>
    <w:rsid w:val="00B60AAA"/>
    <w:rsid w:val="00B60F60"/>
    <w:rsid w:val="00B622EF"/>
    <w:rsid w:val="00B626A0"/>
    <w:rsid w:val="00B62815"/>
    <w:rsid w:val="00B62A2A"/>
    <w:rsid w:val="00B62B42"/>
    <w:rsid w:val="00B62C23"/>
    <w:rsid w:val="00B64ABD"/>
    <w:rsid w:val="00B64CF6"/>
    <w:rsid w:val="00B654B2"/>
    <w:rsid w:val="00B656C8"/>
    <w:rsid w:val="00B6648A"/>
    <w:rsid w:val="00B66D8A"/>
    <w:rsid w:val="00B706EB"/>
    <w:rsid w:val="00B70FB7"/>
    <w:rsid w:val="00B722FE"/>
    <w:rsid w:val="00B73754"/>
    <w:rsid w:val="00B73777"/>
    <w:rsid w:val="00B73782"/>
    <w:rsid w:val="00B739B5"/>
    <w:rsid w:val="00B73AD8"/>
    <w:rsid w:val="00B73F7D"/>
    <w:rsid w:val="00B74A7F"/>
    <w:rsid w:val="00B75A00"/>
    <w:rsid w:val="00B76160"/>
    <w:rsid w:val="00B7673E"/>
    <w:rsid w:val="00B771B7"/>
    <w:rsid w:val="00B77302"/>
    <w:rsid w:val="00B80291"/>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3BFC"/>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E6"/>
    <w:rsid w:val="00BB61DD"/>
    <w:rsid w:val="00BB6322"/>
    <w:rsid w:val="00BC05DE"/>
    <w:rsid w:val="00BC10BC"/>
    <w:rsid w:val="00BC1C01"/>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2447"/>
    <w:rsid w:val="00BD453B"/>
    <w:rsid w:val="00BD4664"/>
    <w:rsid w:val="00BD594D"/>
    <w:rsid w:val="00BD63E9"/>
    <w:rsid w:val="00BD6F37"/>
    <w:rsid w:val="00BD6FD4"/>
    <w:rsid w:val="00BE11B8"/>
    <w:rsid w:val="00BE122A"/>
    <w:rsid w:val="00BE1988"/>
    <w:rsid w:val="00BE2956"/>
    <w:rsid w:val="00BE29C7"/>
    <w:rsid w:val="00BE2F8C"/>
    <w:rsid w:val="00BE378D"/>
    <w:rsid w:val="00BE78F3"/>
    <w:rsid w:val="00BF0313"/>
    <w:rsid w:val="00BF2188"/>
    <w:rsid w:val="00BF2AC5"/>
    <w:rsid w:val="00BF2B4F"/>
    <w:rsid w:val="00BF2F7E"/>
    <w:rsid w:val="00BF33D3"/>
    <w:rsid w:val="00BF3BDA"/>
    <w:rsid w:val="00BF3E93"/>
    <w:rsid w:val="00BF45D5"/>
    <w:rsid w:val="00BF549E"/>
    <w:rsid w:val="00BF601F"/>
    <w:rsid w:val="00BF75A3"/>
    <w:rsid w:val="00BF7CAA"/>
    <w:rsid w:val="00C004C1"/>
    <w:rsid w:val="00C00E8B"/>
    <w:rsid w:val="00C01B90"/>
    <w:rsid w:val="00C027ED"/>
    <w:rsid w:val="00C02C5E"/>
    <w:rsid w:val="00C03C45"/>
    <w:rsid w:val="00C04275"/>
    <w:rsid w:val="00C049E8"/>
    <w:rsid w:val="00C05011"/>
    <w:rsid w:val="00C05024"/>
    <w:rsid w:val="00C05905"/>
    <w:rsid w:val="00C05943"/>
    <w:rsid w:val="00C068A5"/>
    <w:rsid w:val="00C0725C"/>
    <w:rsid w:val="00C1016B"/>
    <w:rsid w:val="00C10EA4"/>
    <w:rsid w:val="00C10EFA"/>
    <w:rsid w:val="00C10F99"/>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5958"/>
    <w:rsid w:val="00C25FCF"/>
    <w:rsid w:val="00C26BED"/>
    <w:rsid w:val="00C27562"/>
    <w:rsid w:val="00C30E0F"/>
    <w:rsid w:val="00C333E8"/>
    <w:rsid w:val="00C33AFB"/>
    <w:rsid w:val="00C34FBB"/>
    <w:rsid w:val="00C356F2"/>
    <w:rsid w:val="00C3585D"/>
    <w:rsid w:val="00C3656E"/>
    <w:rsid w:val="00C400D6"/>
    <w:rsid w:val="00C405A9"/>
    <w:rsid w:val="00C408F7"/>
    <w:rsid w:val="00C40989"/>
    <w:rsid w:val="00C41D19"/>
    <w:rsid w:val="00C42497"/>
    <w:rsid w:val="00C42C5F"/>
    <w:rsid w:val="00C43921"/>
    <w:rsid w:val="00C44864"/>
    <w:rsid w:val="00C44AF5"/>
    <w:rsid w:val="00C44D61"/>
    <w:rsid w:val="00C45BB3"/>
    <w:rsid w:val="00C46178"/>
    <w:rsid w:val="00C46A25"/>
    <w:rsid w:val="00C46CE4"/>
    <w:rsid w:val="00C47DBA"/>
    <w:rsid w:val="00C50E91"/>
    <w:rsid w:val="00C5260B"/>
    <w:rsid w:val="00C536EE"/>
    <w:rsid w:val="00C54CD0"/>
    <w:rsid w:val="00C54E01"/>
    <w:rsid w:val="00C5682A"/>
    <w:rsid w:val="00C56DB8"/>
    <w:rsid w:val="00C604E5"/>
    <w:rsid w:val="00C60874"/>
    <w:rsid w:val="00C61125"/>
    <w:rsid w:val="00C651B0"/>
    <w:rsid w:val="00C6559F"/>
    <w:rsid w:val="00C65686"/>
    <w:rsid w:val="00C65B6C"/>
    <w:rsid w:val="00C66F12"/>
    <w:rsid w:val="00C66FE7"/>
    <w:rsid w:val="00C71764"/>
    <w:rsid w:val="00C718E2"/>
    <w:rsid w:val="00C726EB"/>
    <w:rsid w:val="00C72ECB"/>
    <w:rsid w:val="00C731A8"/>
    <w:rsid w:val="00C73B7D"/>
    <w:rsid w:val="00C75CC0"/>
    <w:rsid w:val="00C76051"/>
    <w:rsid w:val="00C7644D"/>
    <w:rsid w:val="00C772A2"/>
    <w:rsid w:val="00C8101C"/>
    <w:rsid w:val="00C81B4F"/>
    <w:rsid w:val="00C828D5"/>
    <w:rsid w:val="00C82C63"/>
    <w:rsid w:val="00C8396E"/>
    <w:rsid w:val="00C83B9E"/>
    <w:rsid w:val="00C8508D"/>
    <w:rsid w:val="00C86F35"/>
    <w:rsid w:val="00C90999"/>
    <w:rsid w:val="00C90C42"/>
    <w:rsid w:val="00C9100B"/>
    <w:rsid w:val="00C919D8"/>
    <w:rsid w:val="00C92163"/>
    <w:rsid w:val="00C926F1"/>
    <w:rsid w:val="00C92A90"/>
    <w:rsid w:val="00C93F57"/>
    <w:rsid w:val="00C949EE"/>
    <w:rsid w:val="00C95D55"/>
    <w:rsid w:val="00C95E5F"/>
    <w:rsid w:val="00C97734"/>
    <w:rsid w:val="00CA031A"/>
    <w:rsid w:val="00CA1735"/>
    <w:rsid w:val="00CA1EC3"/>
    <w:rsid w:val="00CA23B1"/>
    <w:rsid w:val="00CA2509"/>
    <w:rsid w:val="00CA317F"/>
    <w:rsid w:val="00CA3BE9"/>
    <w:rsid w:val="00CA3D3A"/>
    <w:rsid w:val="00CA4CED"/>
    <w:rsid w:val="00CA4F49"/>
    <w:rsid w:val="00CA5081"/>
    <w:rsid w:val="00CA55E4"/>
    <w:rsid w:val="00CA6020"/>
    <w:rsid w:val="00CA6800"/>
    <w:rsid w:val="00CA7295"/>
    <w:rsid w:val="00CA757D"/>
    <w:rsid w:val="00CB083C"/>
    <w:rsid w:val="00CB1A7F"/>
    <w:rsid w:val="00CB2816"/>
    <w:rsid w:val="00CB302F"/>
    <w:rsid w:val="00CB3136"/>
    <w:rsid w:val="00CB51EE"/>
    <w:rsid w:val="00CB5956"/>
    <w:rsid w:val="00CB5A8A"/>
    <w:rsid w:val="00CB5B77"/>
    <w:rsid w:val="00CB5D9A"/>
    <w:rsid w:val="00CB6CDE"/>
    <w:rsid w:val="00CC0749"/>
    <w:rsid w:val="00CC0783"/>
    <w:rsid w:val="00CC1DDD"/>
    <w:rsid w:val="00CC227C"/>
    <w:rsid w:val="00CC37B5"/>
    <w:rsid w:val="00CC3A90"/>
    <w:rsid w:val="00CC3B5C"/>
    <w:rsid w:val="00CC3E8A"/>
    <w:rsid w:val="00CC5058"/>
    <w:rsid w:val="00CC5F45"/>
    <w:rsid w:val="00CD06CC"/>
    <w:rsid w:val="00CD13E2"/>
    <w:rsid w:val="00CD18B1"/>
    <w:rsid w:val="00CD20F2"/>
    <w:rsid w:val="00CD22FC"/>
    <w:rsid w:val="00CD2459"/>
    <w:rsid w:val="00CD27CC"/>
    <w:rsid w:val="00CD296E"/>
    <w:rsid w:val="00CD371B"/>
    <w:rsid w:val="00CD656A"/>
    <w:rsid w:val="00CD7849"/>
    <w:rsid w:val="00CD7B7E"/>
    <w:rsid w:val="00CD7CCB"/>
    <w:rsid w:val="00CD7E1A"/>
    <w:rsid w:val="00CE07B6"/>
    <w:rsid w:val="00CE1DE3"/>
    <w:rsid w:val="00CE231B"/>
    <w:rsid w:val="00CE2889"/>
    <w:rsid w:val="00CE2CE7"/>
    <w:rsid w:val="00CE4647"/>
    <w:rsid w:val="00CE4937"/>
    <w:rsid w:val="00CE4B88"/>
    <w:rsid w:val="00CE4D15"/>
    <w:rsid w:val="00CE53B0"/>
    <w:rsid w:val="00CE7520"/>
    <w:rsid w:val="00CE7A45"/>
    <w:rsid w:val="00CE7FF7"/>
    <w:rsid w:val="00CF1024"/>
    <w:rsid w:val="00CF144B"/>
    <w:rsid w:val="00CF1D4D"/>
    <w:rsid w:val="00CF1E11"/>
    <w:rsid w:val="00CF31E8"/>
    <w:rsid w:val="00CF3425"/>
    <w:rsid w:val="00CF5463"/>
    <w:rsid w:val="00CF5A65"/>
    <w:rsid w:val="00CF7A9D"/>
    <w:rsid w:val="00CF7BB5"/>
    <w:rsid w:val="00D0003B"/>
    <w:rsid w:val="00D001A2"/>
    <w:rsid w:val="00D01BDE"/>
    <w:rsid w:val="00D027AD"/>
    <w:rsid w:val="00D03AB2"/>
    <w:rsid w:val="00D04189"/>
    <w:rsid w:val="00D05178"/>
    <w:rsid w:val="00D0592B"/>
    <w:rsid w:val="00D074F4"/>
    <w:rsid w:val="00D07CAF"/>
    <w:rsid w:val="00D113B2"/>
    <w:rsid w:val="00D12470"/>
    <w:rsid w:val="00D12CC3"/>
    <w:rsid w:val="00D13135"/>
    <w:rsid w:val="00D13628"/>
    <w:rsid w:val="00D14850"/>
    <w:rsid w:val="00D150C9"/>
    <w:rsid w:val="00D151C3"/>
    <w:rsid w:val="00D16A0B"/>
    <w:rsid w:val="00D20566"/>
    <w:rsid w:val="00D20E4D"/>
    <w:rsid w:val="00D21780"/>
    <w:rsid w:val="00D23B2C"/>
    <w:rsid w:val="00D23E5D"/>
    <w:rsid w:val="00D248CF"/>
    <w:rsid w:val="00D26D25"/>
    <w:rsid w:val="00D273E0"/>
    <w:rsid w:val="00D2745C"/>
    <w:rsid w:val="00D30229"/>
    <w:rsid w:val="00D30E56"/>
    <w:rsid w:val="00D3144E"/>
    <w:rsid w:val="00D32849"/>
    <w:rsid w:val="00D32D65"/>
    <w:rsid w:val="00D32F97"/>
    <w:rsid w:val="00D33B88"/>
    <w:rsid w:val="00D34617"/>
    <w:rsid w:val="00D35056"/>
    <w:rsid w:val="00D35647"/>
    <w:rsid w:val="00D36943"/>
    <w:rsid w:val="00D374FE"/>
    <w:rsid w:val="00D375CD"/>
    <w:rsid w:val="00D3762E"/>
    <w:rsid w:val="00D37649"/>
    <w:rsid w:val="00D37C40"/>
    <w:rsid w:val="00D4035F"/>
    <w:rsid w:val="00D40E6F"/>
    <w:rsid w:val="00D422CF"/>
    <w:rsid w:val="00D42730"/>
    <w:rsid w:val="00D42A5A"/>
    <w:rsid w:val="00D44508"/>
    <w:rsid w:val="00D4528B"/>
    <w:rsid w:val="00D45EB4"/>
    <w:rsid w:val="00D46321"/>
    <w:rsid w:val="00D4644B"/>
    <w:rsid w:val="00D5020D"/>
    <w:rsid w:val="00D519A3"/>
    <w:rsid w:val="00D5227A"/>
    <w:rsid w:val="00D535E6"/>
    <w:rsid w:val="00D55F7E"/>
    <w:rsid w:val="00D57719"/>
    <w:rsid w:val="00D6015A"/>
    <w:rsid w:val="00D6037D"/>
    <w:rsid w:val="00D60572"/>
    <w:rsid w:val="00D61BE7"/>
    <w:rsid w:val="00D61FAE"/>
    <w:rsid w:val="00D62A2A"/>
    <w:rsid w:val="00D63495"/>
    <w:rsid w:val="00D64792"/>
    <w:rsid w:val="00D66A7A"/>
    <w:rsid w:val="00D67AC2"/>
    <w:rsid w:val="00D67D3C"/>
    <w:rsid w:val="00D67FDD"/>
    <w:rsid w:val="00D70746"/>
    <w:rsid w:val="00D71062"/>
    <w:rsid w:val="00D71224"/>
    <w:rsid w:val="00D7140C"/>
    <w:rsid w:val="00D7190A"/>
    <w:rsid w:val="00D72F61"/>
    <w:rsid w:val="00D7314B"/>
    <w:rsid w:val="00D73AE8"/>
    <w:rsid w:val="00D74677"/>
    <w:rsid w:val="00D74742"/>
    <w:rsid w:val="00D74A8F"/>
    <w:rsid w:val="00D75569"/>
    <w:rsid w:val="00D7616E"/>
    <w:rsid w:val="00D76C02"/>
    <w:rsid w:val="00D77DA5"/>
    <w:rsid w:val="00D822A3"/>
    <w:rsid w:val="00D82996"/>
    <w:rsid w:val="00D8338F"/>
    <w:rsid w:val="00D83C96"/>
    <w:rsid w:val="00D85E87"/>
    <w:rsid w:val="00D86B0B"/>
    <w:rsid w:val="00D90400"/>
    <w:rsid w:val="00D90512"/>
    <w:rsid w:val="00D9095B"/>
    <w:rsid w:val="00D91631"/>
    <w:rsid w:val="00D924DF"/>
    <w:rsid w:val="00D92A41"/>
    <w:rsid w:val="00D933AA"/>
    <w:rsid w:val="00D9471A"/>
    <w:rsid w:val="00D9490C"/>
    <w:rsid w:val="00D958F8"/>
    <w:rsid w:val="00D96E46"/>
    <w:rsid w:val="00D9748D"/>
    <w:rsid w:val="00D974A2"/>
    <w:rsid w:val="00DA1CFD"/>
    <w:rsid w:val="00DA2395"/>
    <w:rsid w:val="00DA47FF"/>
    <w:rsid w:val="00DA5046"/>
    <w:rsid w:val="00DA53FB"/>
    <w:rsid w:val="00DA57C7"/>
    <w:rsid w:val="00DA5904"/>
    <w:rsid w:val="00DA59DD"/>
    <w:rsid w:val="00DA71E9"/>
    <w:rsid w:val="00DB017A"/>
    <w:rsid w:val="00DB0987"/>
    <w:rsid w:val="00DB1D10"/>
    <w:rsid w:val="00DB2B1F"/>
    <w:rsid w:val="00DB39F9"/>
    <w:rsid w:val="00DB4EBD"/>
    <w:rsid w:val="00DB4F60"/>
    <w:rsid w:val="00DB501A"/>
    <w:rsid w:val="00DB5E2B"/>
    <w:rsid w:val="00DB72C7"/>
    <w:rsid w:val="00DB7C90"/>
    <w:rsid w:val="00DB7F55"/>
    <w:rsid w:val="00DC0F65"/>
    <w:rsid w:val="00DC1E26"/>
    <w:rsid w:val="00DC28EF"/>
    <w:rsid w:val="00DC417F"/>
    <w:rsid w:val="00DC4943"/>
    <w:rsid w:val="00DC5236"/>
    <w:rsid w:val="00DD0278"/>
    <w:rsid w:val="00DD0A38"/>
    <w:rsid w:val="00DD0BD9"/>
    <w:rsid w:val="00DD2E5D"/>
    <w:rsid w:val="00DD2F91"/>
    <w:rsid w:val="00DD344C"/>
    <w:rsid w:val="00DD46BF"/>
    <w:rsid w:val="00DD55BC"/>
    <w:rsid w:val="00DE0455"/>
    <w:rsid w:val="00DE282A"/>
    <w:rsid w:val="00DE2B4B"/>
    <w:rsid w:val="00DE2ED7"/>
    <w:rsid w:val="00DE3632"/>
    <w:rsid w:val="00DE4337"/>
    <w:rsid w:val="00DE459A"/>
    <w:rsid w:val="00DE556B"/>
    <w:rsid w:val="00DE5852"/>
    <w:rsid w:val="00DE5A00"/>
    <w:rsid w:val="00DE6312"/>
    <w:rsid w:val="00DE709C"/>
    <w:rsid w:val="00DE76D0"/>
    <w:rsid w:val="00DF0636"/>
    <w:rsid w:val="00DF0B05"/>
    <w:rsid w:val="00DF1778"/>
    <w:rsid w:val="00DF2242"/>
    <w:rsid w:val="00DF38ED"/>
    <w:rsid w:val="00DF3D04"/>
    <w:rsid w:val="00DF4E46"/>
    <w:rsid w:val="00DF523A"/>
    <w:rsid w:val="00DF599A"/>
    <w:rsid w:val="00DF70F9"/>
    <w:rsid w:val="00DF767F"/>
    <w:rsid w:val="00E00269"/>
    <w:rsid w:val="00E01C47"/>
    <w:rsid w:val="00E01CE0"/>
    <w:rsid w:val="00E02455"/>
    <w:rsid w:val="00E02CBC"/>
    <w:rsid w:val="00E0366B"/>
    <w:rsid w:val="00E03DAC"/>
    <w:rsid w:val="00E043C9"/>
    <w:rsid w:val="00E05380"/>
    <w:rsid w:val="00E05390"/>
    <w:rsid w:val="00E05ADB"/>
    <w:rsid w:val="00E060E3"/>
    <w:rsid w:val="00E071B9"/>
    <w:rsid w:val="00E0742D"/>
    <w:rsid w:val="00E07B1C"/>
    <w:rsid w:val="00E07BA7"/>
    <w:rsid w:val="00E10E90"/>
    <w:rsid w:val="00E116AB"/>
    <w:rsid w:val="00E128F6"/>
    <w:rsid w:val="00E12B14"/>
    <w:rsid w:val="00E12D76"/>
    <w:rsid w:val="00E13DA0"/>
    <w:rsid w:val="00E14987"/>
    <w:rsid w:val="00E14F39"/>
    <w:rsid w:val="00E16029"/>
    <w:rsid w:val="00E1632C"/>
    <w:rsid w:val="00E17335"/>
    <w:rsid w:val="00E174FC"/>
    <w:rsid w:val="00E201C3"/>
    <w:rsid w:val="00E2032D"/>
    <w:rsid w:val="00E20EC7"/>
    <w:rsid w:val="00E21A09"/>
    <w:rsid w:val="00E2208F"/>
    <w:rsid w:val="00E22404"/>
    <w:rsid w:val="00E22C23"/>
    <w:rsid w:val="00E22F9D"/>
    <w:rsid w:val="00E23267"/>
    <w:rsid w:val="00E23424"/>
    <w:rsid w:val="00E25F4B"/>
    <w:rsid w:val="00E27273"/>
    <w:rsid w:val="00E27724"/>
    <w:rsid w:val="00E27B40"/>
    <w:rsid w:val="00E32892"/>
    <w:rsid w:val="00E32FF0"/>
    <w:rsid w:val="00E33E56"/>
    <w:rsid w:val="00E350B2"/>
    <w:rsid w:val="00E35FEA"/>
    <w:rsid w:val="00E3629A"/>
    <w:rsid w:val="00E37D45"/>
    <w:rsid w:val="00E37FEE"/>
    <w:rsid w:val="00E408C5"/>
    <w:rsid w:val="00E40A25"/>
    <w:rsid w:val="00E41037"/>
    <w:rsid w:val="00E41DB5"/>
    <w:rsid w:val="00E42B5B"/>
    <w:rsid w:val="00E43041"/>
    <w:rsid w:val="00E43269"/>
    <w:rsid w:val="00E4495D"/>
    <w:rsid w:val="00E4495E"/>
    <w:rsid w:val="00E4701E"/>
    <w:rsid w:val="00E477BD"/>
    <w:rsid w:val="00E4783A"/>
    <w:rsid w:val="00E5004F"/>
    <w:rsid w:val="00E522D3"/>
    <w:rsid w:val="00E536E5"/>
    <w:rsid w:val="00E53FF5"/>
    <w:rsid w:val="00E54A67"/>
    <w:rsid w:val="00E54DE1"/>
    <w:rsid w:val="00E55CF1"/>
    <w:rsid w:val="00E55F35"/>
    <w:rsid w:val="00E5651B"/>
    <w:rsid w:val="00E57CB9"/>
    <w:rsid w:val="00E611E5"/>
    <w:rsid w:val="00E611FF"/>
    <w:rsid w:val="00E6120D"/>
    <w:rsid w:val="00E6194C"/>
    <w:rsid w:val="00E61D26"/>
    <w:rsid w:val="00E64543"/>
    <w:rsid w:val="00E66841"/>
    <w:rsid w:val="00E70E67"/>
    <w:rsid w:val="00E7139C"/>
    <w:rsid w:val="00E71508"/>
    <w:rsid w:val="00E7418C"/>
    <w:rsid w:val="00E756E7"/>
    <w:rsid w:val="00E75941"/>
    <w:rsid w:val="00E75B0F"/>
    <w:rsid w:val="00E760D8"/>
    <w:rsid w:val="00E76EF3"/>
    <w:rsid w:val="00E772C3"/>
    <w:rsid w:val="00E774C1"/>
    <w:rsid w:val="00E77CD0"/>
    <w:rsid w:val="00E77F34"/>
    <w:rsid w:val="00E8045E"/>
    <w:rsid w:val="00E808E4"/>
    <w:rsid w:val="00E8127A"/>
    <w:rsid w:val="00E81D0B"/>
    <w:rsid w:val="00E81E8D"/>
    <w:rsid w:val="00E8215A"/>
    <w:rsid w:val="00E82C81"/>
    <w:rsid w:val="00E835CD"/>
    <w:rsid w:val="00E83B8C"/>
    <w:rsid w:val="00E83DDF"/>
    <w:rsid w:val="00E84642"/>
    <w:rsid w:val="00E868C0"/>
    <w:rsid w:val="00E86B9D"/>
    <w:rsid w:val="00E86FB8"/>
    <w:rsid w:val="00E8767F"/>
    <w:rsid w:val="00E876F1"/>
    <w:rsid w:val="00E87BF7"/>
    <w:rsid w:val="00E90E4A"/>
    <w:rsid w:val="00E92D21"/>
    <w:rsid w:val="00E94E18"/>
    <w:rsid w:val="00E95395"/>
    <w:rsid w:val="00E95625"/>
    <w:rsid w:val="00EA0722"/>
    <w:rsid w:val="00EA09EC"/>
    <w:rsid w:val="00EA0C34"/>
    <w:rsid w:val="00EA2195"/>
    <w:rsid w:val="00EA2E4D"/>
    <w:rsid w:val="00EA3E5D"/>
    <w:rsid w:val="00EA3E86"/>
    <w:rsid w:val="00EA4026"/>
    <w:rsid w:val="00EA41BD"/>
    <w:rsid w:val="00EA54DC"/>
    <w:rsid w:val="00EA5C75"/>
    <w:rsid w:val="00EA5F30"/>
    <w:rsid w:val="00EA628D"/>
    <w:rsid w:val="00EB05C6"/>
    <w:rsid w:val="00EB0FA4"/>
    <w:rsid w:val="00EB15E4"/>
    <w:rsid w:val="00EB1612"/>
    <w:rsid w:val="00EB432C"/>
    <w:rsid w:val="00EB456D"/>
    <w:rsid w:val="00EB46DB"/>
    <w:rsid w:val="00EB4C25"/>
    <w:rsid w:val="00EB62FA"/>
    <w:rsid w:val="00EB6B51"/>
    <w:rsid w:val="00EB6FE7"/>
    <w:rsid w:val="00EB7126"/>
    <w:rsid w:val="00EC0BCE"/>
    <w:rsid w:val="00EC0D3E"/>
    <w:rsid w:val="00EC1642"/>
    <w:rsid w:val="00EC1B5F"/>
    <w:rsid w:val="00EC1DD8"/>
    <w:rsid w:val="00EC435D"/>
    <w:rsid w:val="00EC4E2B"/>
    <w:rsid w:val="00EC50BC"/>
    <w:rsid w:val="00EC68D1"/>
    <w:rsid w:val="00EC6BA8"/>
    <w:rsid w:val="00EC6E3F"/>
    <w:rsid w:val="00ED01EA"/>
    <w:rsid w:val="00ED1257"/>
    <w:rsid w:val="00ED1432"/>
    <w:rsid w:val="00ED20C7"/>
    <w:rsid w:val="00ED2AC5"/>
    <w:rsid w:val="00ED40F8"/>
    <w:rsid w:val="00ED41DD"/>
    <w:rsid w:val="00ED4E7D"/>
    <w:rsid w:val="00ED52AE"/>
    <w:rsid w:val="00ED564A"/>
    <w:rsid w:val="00ED591E"/>
    <w:rsid w:val="00ED6197"/>
    <w:rsid w:val="00ED67F9"/>
    <w:rsid w:val="00ED6D58"/>
    <w:rsid w:val="00ED6E0F"/>
    <w:rsid w:val="00ED78B7"/>
    <w:rsid w:val="00EE2B3C"/>
    <w:rsid w:val="00EE362E"/>
    <w:rsid w:val="00EE3642"/>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A16"/>
    <w:rsid w:val="00F00E2A"/>
    <w:rsid w:val="00F00FBF"/>
    <w:rsid w:val="00F01DE1"/>
    <w:rsid w:val="00F022E4"/>
    <w:rsid w:val="00F03948"/>
    <w:rsid w:val="00F04360"/>
    <w:rsid w:val="00F049EE"/>
    <w:rsid w:val="00F056CD"/>
    <w:rsid w:val="00F066E2"/>
    <w:rsid w:val="00F070D7"/>
    <w:rsid w:val="00F074A4"/>
    <w:rsid w:val="00F103C5"/>
    <w:rsid w:val="00F106B8"/>
    <w:rsid w:val="00F10E37"/>
    <w:rsid w:val="00F119D3"/>
    <w:rsid w:val="00F12E4A"/>
    <w:rsid w:val="00F1453B"/>
    <w:rsid w:val="00F152A1"/>
    <w:rsid w:val="00F20F11"/>
    <w:rsid w:val="00F21382"/>
    <w:rsid w:val="00F21EFC"/>
    <w:rsid w:val="00F220D9"/>
    <w:rsid w:val="00F22C54"/>
    <w:rsid w:val="00F2365C"/>
    <w:rsid w:val="00F23C24"/>
    <w:rsid w:val="00F245AB"/>
    <w:rsid w:val="00F24784"/>
    <w:rsid w:val="00F248E7"/>
    <w:rsid w:val="00F24ACB"/>
    <w:rsid w:val="00F24B59"/>
    <w:rsid w:val="00F24BA1"/>
    <w:rsid w:val="00F25B7D"/>
    <w:rsid w:val="00F25EA0"/>
    <w:rsid w:val="00F2644D"/>
    <w:rsid w:val="00F2688F"/>
    <w:rsid w:val="00F27470"/>
    <w:rsid w:val="00F3101B"/>
    <w:rsid w:val="00F32708"/>
    <w:rsid w:val="00F32821"/>
    <w:rsid w:val="00F32AB4"/>
    <w:rsid w:val="00F33253"/>
    <w:rsid w:val="00F3538E"/>
    <w:rsid w:val="00F363BA"/>
    <w:rsid w:val="00F3724C"/>
    <w:rsid w:val="00F37DBE"/>
    <w:rsid w:val="00F41103"/>
    <w:rsid w:val="00F41C34"/>
    <w:rsid w:val="00F427AC"/>
    <w:rsid w:val="00F429E1"/>
    <w:rsid w:val="00F443C8"/>
    <w:rsid w:val="00F452B4"/>
    <w:rsid w:val="00F452BF"/>
    <w:rsid w:val="00F45D50"/>
    <w:rsid w:val="00F46FC6"/>
    <w:rsid w:val="00F47FE9"/>
    <w:rsid w:val="00F5059C"/>
    <w:rsid w:val="00F515D8"/>
    <w:rsid w:val="00F51CAB"/>
    <w:rsid w:val="00F52A77"/>
    <w:rsid w:val="00F530D6"/>
    <w:rsid w:val="00F53FE7"/>
    <w:rsid w:val="00F54044"/>
    <w:rsid w:val="00F5469E"/>
    <w:rsid w:val="00F54DD0"/>
    <w:rsid w:val="00F568FF"/>
    <w:rsid w:val="00F60F68"/>
    <w:rsid w:val="00F6192B"/>
    <w:rsid w:val="00F62200"/>
    <w:rsid w:val="00F62EDD"/>
    <w:rsid w:val="00F62F74"/>
    <w:rsid w:val="00F630C0"/>
    <w:rsid w:val="00F63DF6"/>
    <w:rsid w:val="00F643C2"/>
    <w:rsid w:val="00F6441B"/>
    <w:rsid w:val="00F64777"/>
    <w:rsid w:val="00F64DC4"/>
    <w:rsid w:val="00F65847"/>
    <w:rsid w:val="00F65D93"/>
    <w:rsid w:val="00F66AE3"/>
    <w:rsid w:val="00F70BD9"/>
    <w:rsid w:val="00F71161"/>
    <w:rsid w:val="00F7186D"/>
    <w:rsid w:val="00F71F45"/>
    <w:rsid w:val="00F7247F"/>
    <w:rsid w:val="00F72E0D"/>
    <w:rsid w:val="00F73177"/>
    <w:rsid w:val="00F73661"/>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622"/>
    <w:rsid w:val="00F87E93"/>
    <w:rsid w:val="00F906D9"/>
    <w:rsid w:val="00F9099B"/>
    <w:rsid w:val="00F90FAB"/>
    <w:rsid w:val="00F90FF2"/>
    <w:rsid w:val="00F911AB"/>
    <w:rsid w:val="00F91A98"/>
    <w:rsid w:val="00F92D2F"/>
    <w:rsid w:val="00F931E6"/>
    <w:rsid w:val="00F93BDD"/>
    <w:rsid w:val="00F9495A"/>
    <w:rsid w:val="00F95603"/>
    <w:rsid w:val="00F96555"/>
    <w:rsid w:val="00F97574"/>
    <w:rsid w:val="00FA03C4"/>
    <w:rsid w:val="00FA1F63"/>
    <w:rsid w:val="00FA21C5"/>
    <w:rsid w:val="00FA2FD6"/>
    <w:rsid w:val="00FA33DE"/>
    <w:rsid w:val="00FA376E"/>
    <w:rsid w:val="00FA4081"/>
    <w:rsid w:val="00FA4102"/>
    <w:rsid w:val="00FA5BB1"/>
    <w:rsid w:val="00FA5F02"/>
    <w:rsid w:val="00FA6353"/>
    <w:rsid w:val="00FA63BA"/>
    <w:rsid w:val="00FA68A8"/>
    <w:rsid w:val="00FA6D0B"/>
    <w:rsid w:val="00FA6F27"/>
    <w:rsid w:val="00FA6FAE"/>
    <w:rsid w:val="00FB085D"/>
    <w:rsid w:val="00FB1B61"/>
    <w:rsid w:val="00FB304D"/>
    <w:rsid w:val="00FB3141"/>
    <w:rsid w:val="00FB3FF7"/>
    <w:rsid w:val="00FB4C26"/>
    <w:rsid w:val="00FB4CB4"/>
    <w:rsid w:val="00FB5F41"/>
    <w:rsid w:val="00FB706C"/>
    <w:rsid w:val="00FB7588"/>
    <w:rsid w:val="00FC20E4"/>
    <w:rsid w:val="00FC2897"/>
    <w:rsid w:val="00FC2ABE"/>
    <w:rsid w:val="00FC2F1F"/>
    <w:rsid w:val="00FC4772"/>
    <w:rsid w:val="00FC4C78"/>
    <w:rsid w:val="00FC5457"/>
    <w:rsid w:val="00FC55DF"/>
    <w:rsid w:val="00FC6895"/>
    <w:rsid w:val="00FC6F3D"/>
    <w:rsid w:val="00FC7314"/>
    <w:rsid w:val="00FC73F8"/>
    <w:rsid w:val="00FC7646"/>
    <w:rsid w:val="00FD0BB6"/>
    <w:rsid w:val="00FD230A"/>
    <w:rsid w:val="00FD28D2"/>
    <w:rsid w:val="00FD2E46"/>
    <w:rsid w:val="00FD3CD4"/>
    <w:rsid w:val="00FD3FF0"/>
    <w:rsid w:val="00FD40C1"/>
    <w:rsid w:val="00FD4A86"/>
    <w:rsid w:val="00FD5C77"/>
    <w:rsid w:val="00FD73C4"/>
    <w:rsid w:val="00FE0121"/>
    <w:rsid w:val="00FE0C6A"/>
    <w:rsid w:val="00FE1599"/>
    <w:rsid w:val="00FE1C08"/>
    <w:rsid w:val="00FE2A65"/>
    <w:rsid w:val="00FE3121"/>
    <w:rsid w:val="00FE392B"/>
    <w:rsid w:val="00FE3F82"/>
    <w:rsid w:val="00FE4AFC"/>
    <w:rsid w:val="00FE5034"/>
    <w:rsid w:val="00FE5146"/>
    <w:rsid w:val="00FE6DB4"/>
    <w:rsid w:val="00FE6E29"/>
    <w:rsid w:val="00FE6EFE"/>
    <w:rsid w:val="00FE6FA5"/>
    <w:rsid w:val="00FE72CD"/>
    <w:rsid w:val="00FE7ABE"/>
    <w:rsid w:val="00FF0189"/>
    <w:rsid w:val="00FF09DF"/>
    <w:rsid w:val="00FF0A58"/>
    <w:rsid w:val="00FF16F1"/>
    <w:rsid w:val="00FF1775"/>
    <w:rsid w:val="00FF2343"/>
    <w:rsid w:val="00FF3F8C"/>
    <w:rsid w:val="00FF4E17"/>
    <w:rsid w:val="00FF51E4"/>
    <w:rsid w:val="00FF5C26"/>
    <w:rsid w:val="00FF6D32"/>
    <w:rsid w:val="00FF6EF7"/>
    <w:rsid w:val="00FF6FDE"/>
    <w:rsid w:val="00FF76CF"/>
    <w:rsid w:val="00FF7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9BA55A33-CD48-4344-B0C9-6438E86F4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37511902">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478811037">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792674672">
          <w:marLeft w:val="0"/>
          <w:marRight w:val="0"/>
          <w:marTop w:val="0"/>
          <w:marBottom w:val="0"/>
          <w:divBdr>
            <w:top w:val="none" w:sz="0" w:space="0" w:color="auto"/>
            <w:left w:val="none" w:sz="0" w:space="0" w:color="auto"/>
            <w:bottom w:val="none" w:sz="0" w:space="0" w:color="auto"/>
            <w:right w:val="none" w:sz="0" w:space="0" w:color="auto"/>
          </w:divBdr>
        </w:div>
        <w:div w:id="814374405">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1353729188">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18241817">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750420669">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1887252023">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2051420797">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2.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3.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4.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Elegant Letter</Template>
  <TotalTime>654</TotalTime>
  <Pages>7</Pages>
  <Words>2761</Words>
  <Characters>15743</Characters>
  <Application>Microsoft Office Word</Application>
  <DocSecurity>0</DocSecurity>
  <Lines>131</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subject/>
  <dc:creator>Martina Brezovnik</dc:creator>
  <cp:keywords/>
  <dc:description/>
  <cp:lastModifiedBy>Martina Brezovnik</cp:lastModifiedBy>
  <cp:revision>135</cp:revision>
  <cp:lastPrinted>2026-03-11T13:32:00Z</cp:lastPrinted>
  <dcterms:created xsi:type="dcterms:W3CDTF">2019-12-28T04:44:00Z</dcterms:created>
  <dcterms:modified xsi:type="dcterms:W3CDTF">2026-03-11T13:32:00Z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